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75D08" w14:textId="77777777" w:rsidR="008F4DFA" w:rsidRDefault="008F4DFA" w:rsidP="004F7FF0">
      <w:r>
        <w:rPr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32804CEE" wp14:editId="644C0261">
                <wp:simplePos x="0" y="0"/>
                <wp:positionH relativeFrom="column">
                  <wp:posOffset>-33655</wp:posOffset>
                </wp:positionH>
                <wp:positionV relativeFrom="page">
                  <wp:posOffset>1857375</wp:posOffset>
                </wp:positionV>
                <wp:extent cx="6400800" cy="137160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B6E6D" w14:textId="77777777" w:rsidR="004F7FF0" w:rsidRPr="00D45057" w:rsidRDefault="00F030E7" w:rsidP="004F7FF0">
                            <w:pPr>
                              <w:pStyle w:val="Titelzeile"/>
                            </w:pPr>
                            <w:r>
                              <w:t>Preisblatt</w:t>
                            </w:r>
                          </w:p>
                          <w:p w14:paraId="37937941" w14:textId="5A0332CE" w:rsidR="004F7FF0" w:rsidRDefault="00C45F5C" w:rsidP="00C45F5C">
                            <w:pPr>
                              <w:pStyle w:val="Titel"/>
                              <w:spacing w:line="276" w:lineRule="auto"/>
                              <w:rPr>
                                <w:lang w:eastAsia="de-DE"/>
                              </w:rPr>
                            </w:pPr>
                            <w:r w:rsidRPr="00C45F5C">
                              <w:rPr>
                                <w:rFonts w:ascii="Arial Narrow" w:eastAsiaTheme="minorHAnsi" w:hAnsi="Arial Narrow" w:cs="ArialMT"/>
                                <w:color w:val="00A096" w:themeColor="accent3"/>
                                <w:spacing w:val="-4"/>
                                <w:kern w:val="0"/>
                                <w:sz w:val="36"/>
                                <w:szCs w:val="19"/>
                                <w:lang w:eastAsia="de-DE"/>
                              </w:rPr>
                              <w:t xml:space="preserve">Konzeption, Umsetzung und Betreuung von Social-Ads-Maßnahmen für ZEBRA auf Instagram 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804CE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2.65pt;margin-top:146.25pt;width:7in;height:108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" stroked="f">
                <v:textbox inset="0,0,0,0">
                  <w:txbxContent>
                    <w:p w14:paraId="682B6E6D" w14:textId="77777777" w:rsidR="004F7FF0" w:rsidRPr="00D45057" w:rsidRDefault="00F030E7" w:rsidP="004F7FF0">
                      <w:pPr>
                        <w:pStyle w:val="Titelzeile"/>
                      </w:pPr>
                      <w:r>
                        <w:t>Preisblatt</w:t>
                      </w:r>
                    </w:p>
                    <w:p w14:paraId="37937941" w14:textId="5A0332CE" w:rsidR="004F7FF0" w:rsidRDefault="00C45F5C" w:rsidP="00C45F5C">
                      <w:pPr>
                        <w:pStyle w:val="Titel"/>
                        <w:spacing w:line="276" w:lineRule="auto"/>
                        <w:rPr>
                          <w:lang w:eastAsia="de-DE"/>
                        </w:rPr>
                      </w:pPr>
                      <w:r w:rsidRPr="00C45F5C">
                        <w:rPr>
                          <w:rFonts w:ascii="Arial Narrow" w:eastAsiaTheme="minorHAnsi" w:hAnsi="Arial Narrow" w:cs="ArialMT"/>
                          <w:color w:val="00A096" w:themeColor="accent3"/>
                          <w:spacing w:val="-4"/>
                          <w:kern w:val="0"/>
                          <w:sz w:val="36"/>
                          <w:szCs w:val="19"/>
                          <w:lang w:eastAsia="de-DE"/>
                        </w:rPr>
                        <w:t xml:space="preserve">Konzeption, Umsetzung und Betreuung von Social-Ads-Maßnahmen für ZEBRA auf Instagram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6318DFDC" w14:textId="77777777" w:rsidR="008F4DFA" w:rsidRDefault="008F4DFA" w:rsidP="004F7FF0"/>
    <w:p w14:paraId="4C50E0C0" w14:textId="77777777" w:rsidR="008F4DFA" w:rsidRDefault="008F4DFA" w:rsidP="004F7FF0"/>
    <w:p w14:paraId="55CAF9D2" w14:textId="77777777" w:rsidR="008F4DFA" w:rsidRDefault="008F4DFA" w:rsidP="004F7FF0"/>
    <w:p w14:paraId="66DEBF7C" w14:textId="77777777" w:rsidR="008F4DFA" w:rsidRDefault="008F4DFA" w:rsidP="004F7FF0">
      <w:pPr>
        <w:sectPr w:rsidR="008F4DFA" w:rsidSect="00780E0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2835" w:right="1270" w:bottom="2268" w:left="1418" w:header="624" w:footer="709" w:gutter="0"/>
          <w:pgNumType w:start="1"/>
          <w:cols w:space="708"/>
          <w:titlePg/>
          <w:docGrid w:linePitch="360"/>
        </w:sectPr>
      </w:pPr>
    </w:p>
    <w:p w14:paraId="0A64DBDB" w14:textId="77777777" w:rsidR="001D689F" w:rsidRDefault="001D689F" w:rsidP="00F030E7">
      <w:pPr>
        <w:pStyle w:val="berschrift1"/>
        <w:numPr>
          <w:ilvl w:val="0"/>
          <w:numId w:val="0"/>
        </w:numPr>
      </w:pPr>
    </w:p>
    <w:p w14:paraId="1A134520" w14:textId="46CD326C" w:rsidR="007F24D3" w:rsidRDefault="007F24D3" w:rsidP="00A76E0B">
      <w:pPr>
        <w:jc w:val="both"/>
      </w:pPr>
      <w:r>
        <w:t xml:space="preserve">Im Rahmen der Ausschreibung für die Konzeption, Umsetzung und Betreuung von Social-Ads-Maßnahmen für ZEBRA auf Instagram ist </w:t>
      </w:r>
      <w:proofErr w:type="gramStart"/>
      <w:r>
        <w:t>von den Bieter</w:t>
      </w:r>
      <w:proofErr w:type="gramEnd"/>
      <w:r>
        <w:t>*innen ein ausgefülltes Preisblatt mit den nachfolgenden Positionen vorzulegen.</w:t>
      </w:r>
    </w:p>
    <w:p w14:paraId="40E6EF2B" w14:textId="4BFE76D7" w:rsidR="007F24D3" w:rsidRPr="007F24D3" w:rsidRDefault="007F24D3" w:rsidP="00A76E0B">
      <w:pPr>
        <w:jc w:val="both"/>
      </w:pPr>
      <w:r>
        <w:t xml:space="preserve">Das Gesamtbudget für alle Leistungen inklusive Medialeistung darf </w:t>
      </w:r>
      <w:r w:rsidR="00244AA6">
        <w:t>30</w:t>
      </w:r>
      <w:r>
        <w:t>.000 € brutto nicht überschreiten.</w:t>
      </w:r>
    </w:p>
    <w:tbl>
      <w:tblPr>
        <w:tblStyle w:val="Tabellenraster"/>
        <w:tblW w:w="9141" w:type="dxa"/>
        <w:tblLook w:val="04A0" w:firstRow="1" w:lastRow="0" w:firstColumn="1" w:lastColumn="0" w:noHBand="0" w:noVBand="1"/>
      </w:tblPr>
      <w:tblGrid>
        <w:gridCol w:w="1493"/>
        <w:gridCol w:w="2667"/>
        <w:gridCol w:w="1530"/>
        <w:gridCol w:w="1926"/>
        <w:gridCol w:w="1525"/>
      </w:tblGrid>
      <w:tr w:rsidR="00C720F0" w14:paraId="7AEACBF4" w14:textId="77777777" w:rsidTr="5A31D95B">
        <w:tc>
          <w:tcPr>
            <w:tcW w:w="1425" w:type="dxa"/>
          </w:tcPr>
          <w:p w14:paraId="5A5311EF" w14:textId="77777777" w:rsidR="00F030E7" w:rsidRDefault="00F030E7" w:rsidP="00F030E7">
            <w:r w:rsidRPr="00F030E7">
              <w:rPr>
                <w:b/>
                <w:bCs/>
              </w:rPr>
              <w:t>Pos.-Nr.</w:t>
            </w:r>
          </w:p>
        </w:tc>
        <w:tc>
          <w:tcPr>
            <w:tcW w:w="2681" w:type="dxa"/>
          </w:tcPr>
          <w:p w14:paraId="3FE3F290" w14:textId="77777777" w:rsidR="00F030E7" w:rsidRDefault="00F030E7" w:rsidP="00F030E7">
            <w:r w:rsidRPr="00F030E7">
              <w:rPr>
                <w:b/>
                <w:bCs/>
              </w:rPr>
              <w:t>Leistung</w:t>
            </w:r>
          </w:p>
        </w:tc>
        <w:tc>
          <w:tcPr>
            <w:tcW w:w="1541" w:type="dxa"/>
          </w:tcPr>
          <w:p w14:paraId="26DD5801" w14:textId="77777777" w:rsidR="00F030E7" w:rsidRDefault="00F030E7" w:rsidP="00F030E7">
            <w:r w:rsidRPr="00F030E7">
              <w:rPr>
                <w:b/>
                <w:bCs/>
              </w:rPr>
              <w:t>Menge/ Zeitraum / Dauer</w:t>
            </w:r>
          </w:p>
        </w:tc>
        <w:tc>
          <w:tcPr>
            <w:tcW w:w="1959" w:type="dxa"/>
          </w:tcPr>
          <w:p w14:paraId="1485E21A" w14:textId="58470C3D" w:rsidR="00F030E7" w:rsidRPr="00F030E7" w:rsidRDefault="00F030E7" w:rsidP="00F030E7">
            <w:pPr>
              <w:rPr>
                <w:b/>
                <w:bCs/>
              </w:rPr>
            </w:pPr>
            <w:r w:rsidRPr="00F030E7">
              <w:rPr>
                <w:b/>
                <w:bCs/>
              </w:rPr>
              <w:t>Preis</w:t>
            </w:r>
            <w:r w:rsidR="00C45F5C">
              <w:rPr>
                <w:b/>
                <w:bCs/>
              </w:rPr>
              <w:t xml:space="preserve"> netto</w:t>
            </w:r>
          </w:p>
        </w:tc>
        <w:tc>
          <w:tcPr>
            <w:tcW w:w="1535" w:type="dxa"/>
          </w:tcPr>
          <w:p w14:paraId="6F3FBAB6" w14:textId="3FA1A638" w:rsidR="00F030E7" w:rsidRPr="00F030E7" w:rsidRDefault="00C45F5C" w:rsidP="00F030E7">
            <w:pPr>
              <w:rPr>
                <w:b/>
                <w:bCs/>
              </w:rPr>
            </w:pPr>
            <w:r>
              <w:rPr>
                <w:b/>
                <w:bCs/>
              </w:rPr>
              <w:t>Preis brutto</w:t>
            </w:r>
          </w:p>
        </w:tc>
      </w:tr>
      <w:tr w:rsidR="00C720F0" w14:paraId="7A2C4BF2" w14:textId="77777777" w:rsidTr="5A31D95B">
        <w:tc>
          <w:tcPr>
            <w:tcW w:w="1425" w:type="dxa"/>
          </w:tcPr>
          <w:p w14:paraId="1C9F48F4" w14:textId="0928ADEE" w:rsidR="00F030E7" w:rsidRDefault="00F030E7" w:rsidP="00F030E7">
            <w:r>
              <w:t>1</w:t>
            </w:r>
            <w:r w:rsidR="00C45F5C">
              <w:t>. Strategie und Konzeption</w:t>
            </w:r>
          </w:p>
        </w:tc>
        <w:tc>
          <w:tcPr>
            <w:tcW w:w="2681" w:type="dxa"/>
          </w:tcPr>
          <w:p w14:paraId="25BE6F1E" w14:textId="0A549430" w:rsidR="00F030E7" w:rsidRDefault="00C45F5C" w:rsidP="00F030E7">
            <w:r w:rsidRPr="00C45F5C">
              <w:t>Entwicklung der zielgruppenspezifischen Social-Ad-Strategie inkl. Zielgruppenanalyse, KPI-Definition und Mediaplanung</w:t>
            </w:r>
          </w:p>
        </w:tc>
        <w:tc>
          <w:tcPr>
            <w:tcW w:w="1541" w:type="dxa"/>
          </w:tcPr>
          <w:p w14:paraId="15B98766" w14:textId="3E366C20" w:rsidR="00F030E7" w:rsidRDefault="00C45F5C" w:rsidP="00F030E7">
            <w:r>
              <w:t>einmalig</w:t>
            </w:r>
          </w:p>
        </w:tc>
        <w:sdt>
          <w:sdtPr>
            <w:id w:val="944120333"/>
            <w:placeholder>
              <w:docPart w:val="4EDD54138FF44BC9B8EF852815C0A529"/>
            </w:placeholder>
            <w:showingPlcHdr/>
          </w:sdtPr>
          <w:sdtEndPr/>
          <w:sdtContent>
            <w:tc>
              <w:tcPr>
                <w:tcW w:w="1959" w:type="dxa"/>
              </w:tcPr>
              <w:p w14:paraId="098C220F" w14:textId="714161AC" w:rsidR="00F030E7" w:rsidRDefault="00C720F0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</w:t>
                </w:r>
                <w:r w:rsidR="009C39A2">
                  <w:rPr>
                    <w:rStyle w:val="Platzhaltertext"/>
                  </w:rPr>
                  <w:t>P</w:t>
                </w:r>
                <w:r>
                  <w:rPr>
                    <w:rStyle w:val="Platzhaltertext"/>
                  </w:rPr>
                  <w:t>reis</w:t>
                </w:r>
                <w:r w:rsidR="00C45F5C">
                  <w:rPr>
                    <w:rStyle w:val="Platzhaltertext"/>
                  </w:rPr>
                  <w:t xml:space="preserve"> </w:t>
                </w:r>
                <w:r>
                  <w:rPr>
                    <w:rStyle w:val="Platzhaltertext"/>
                  </w:rPr>
                  <w:t>(netto)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  <w:sdt>
          <w:sdtPr>
            <w:id w:val="312618912"/>
            <w:placeholder>
              <w:docPart w:val="FEE54FB6BC6742B9A5F93E90850AF14A"/>
            </w:placeholder>
            <w:showingPlcHdr/>
          </w:sdtPr>
          <w:sdtEndPr/>
          <w:sdtContent>
            <w:tc>
              <w:tcPr>
                <w:tcW w:w="1535" w:type="dxa"/>
              </w:tcPr>
              <w:p w14:paraId="6003504C" w14:textId="1A8DB447" w:rsidR="00F030E7" w:rsidRDefault="00C720F0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</w:t>
                </w:r>
                <w:r w:rsidR="00C45F5C">
                  <w:rPr>
                    <w:rStyle w:val="Platzhaltertext"/>
                  </w:rPr>
                  <w:t>P</w:t>
                </w:r>
                <w:r>
                  <w:rPr>
                    <w:rStyle w:val="Platzhaltertext"/>
                  </w:rPr>
                  <w:t>reis (</w:t>
                </w:r>
                <w:r w:rsidR="00C45F5C">
                  <w:rPr>
                    <w:rStyle w:val="Platzhaltertext"/>
                  </w:rPr>
                  <w:t>brutto</w:t>
                </w:r>
                <w:r>
                  <w:rPr>
                    <w:rStyle w:val="Platzhaltertext"/>
                  </w:rPr>
                  <w:t xml:space="preserve">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C720F0" w14:paraId="6975B41F" w14:textId="77777777" w:rsidTr="5A31D95B">
        <w:tc>
          <w:tcPr>
            <w:tcW w:w="1425" w:type="dxa"/>
          </w:tcPr>
          <w:p w14:paraId="106A890A" w14:textId="09F7E0B4" w:rsidR="00C720F0" w:rsidRDefault="00C720F0" w:rsidP="00F030E7">
            <w:r>
              <w:t>2</w:t>
            </w:r>
            <w:r w:rsidR="00C45F5C">
              <w:t>. Produktion</w:t>
            </w:r>
          </w:p>
        </w:tc>
        <w:tc>
          <w:tcPr>
            <w:tcW w:w="2681" w:type="dxa"/>
          </w:tcPr>
          <w:p w14:paraId="6217FD80" w14:textId="0E4B94F5" w:rsidR="00C720F0" w:rsidRPr="00C45F5C" w:rsidRDefault="00C45F5C" w:rsidP="00F030E7">
            <w:r w:rsidRPr="00C45F5C">
              <w:t xml:space="preserve">Erstellung von Werbemitteln (Videos, Grafiken, Texte) für Instagram im Look &amp; </w:t>
            </w:r>
            <w:proofErr w:type="spellStart"/>
            <w:r w:rsidRPr="00C45F5C">
              <w:t>Feel</w:t>
            </w:r>
            <w:proofErr w:type="spellEnd"/>
            <w:r w:rsidRPr="00C45F5C">
              <w:t xml:space="preserve"> von </w:t>
            </w:r>
            <w:r w:rsidR="0015036F">
              <w:t>@fragzebra</w:t>
            </w:r>
          </w:p>
        </w:tc>
        <w:tc>
          <w:tcPr>
            <w:tcW w:w="1541" w:type="dxa"/>
          </w:tcPr>
          <w:p w14:paraId="4D651288" w14:textId="22D44146" w:rsidR="00C720F0" w:rsidRPr="00F030E7" w:rsidRDefault="007F24D3" w:rsidP="00F030E7">
            <w:r>
              <w:t>pauschal</w:t>
            </w:r>
          </w:p>
        </w:tc>
        <w:sdt>
          <w:sdtPr>
            <w:id w:val="-1135326166"/>
            <w:placeholder>
              <w:docPart w:val="9E22B6472D1E473B81A6E40F11B0D390"/>
            </w:placeholder>
            <w:showingPlcHdr/>
          </w:sdtPr>
          <w:sdtEndPr/>
          <w:sdtContent>
            <w:tc>
              <w:tcPr>
                <w:tcW w:w="1959" w:type="dxa"/>
              </w:tcPr>
              <w:p w14:paraId="3984CEFD" w14:textId="26862C4C" w:rsidR="00C720F0" w:rsidRDefault="00C45F5C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Preis (netto)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  <w:sdt>
          <w:sdtPr>
            <w:id w:val="-228615654"/>
            <w:placeholder>
              <w:docPart w:val="5487542D85EA4CB78027AE4EBE9FFB6B"/>
            </w:placeholder>
            <w:showingPlcHdr/>
          </w:sdtPr>
          <w:sdtEndPr/>
          <w:sdtContent>
            <w:tc>
              <w:tcPr>
                <w:tcW w:w="1535" w:type="dxa"/>
              </w:tcPr>
              <w:p w14:paraId="370582BF" w14:textId="14F0879D" w:rsidR="00C720F0" w:rsidRPr="00F030E7" w:rsidRDefault="00C45F5C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Preis (brutto)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C720F0" w14:paraId="340E8AA3" w14:textId="77777777" w:rsidTr="5A31D95B">
        <w:tc>
          <w:tcPr>
            <w:tcW w:w="1425" w:type="dxa"/>
          </w:tcPr>
          <w:p w14:paraId="638C0830" w14:textId="5DCB6301" w:rsidR="00F030E7" w:rsidRDefault="00F030E7" w:rsidP="00F030E7">
            <w:r>
              <w:t>3</w:t>
            </w:r>
            <w:r w:rsidR="00C45F5C">
              <w:t xml:space="preserve">. </w:t>
            </w:r>
            <w:r w:rsidR="00FB6AFB">
              <w:t>Medial</w:t>
            </w:r>
            <w:r w:rsidR="00780E01">
              <w:t>eis</w:t>
            </w:r>
            <w:r w:rsidR="00FB6AFB">
              <w:t>tung</w:t>
            </w:r>
          </w:p>
        </w:tc>
        <w:tc>
          <w:tcPr>
            <w:tcW w:w="2681" w:type="dxa"/>
          </w:tcPr>
          <w:p w14:paraId="0E230E1B" w14:textId="64614A44" w:rsidR="00F030E7" w:rsidRDefault="000817C3" w:rsidP="00F030E7">
            <w:r>
              <w:t>S</w:t>
            </w:r>
            <w:r w:rsidR="00090A88" w:rsidRPr="00C45F5C">
              <w:t>chaltung der Werbemittel auf Instagram</w:t>
            </w:r>
          </w:p>
        </w:tc>
        <w:tc>
          <w:tcPr>
            <w:tcW w:w="1541" w:type="dxa"/>
          </w:tcPr>
          <w:p w14:paraId="71E0CE2A" w14:textId="0B28AF8E" w:rsidR="00F030E7" w:rsidRDefault="000817C3" w:rsidP="00F030E7">
            <w:r>
              <w:t>pauschal</w:t>
            </w:r>
          </w:p>
        </w:tc>
        <w:sdt>
          <w:sdtPr>
            <w:id w:val="595518732"/>
            <w:placeholder>
              <w:docPart w:val="E8C06B26D816486EA7C49EF0195EBDF3"/>
            </w:placeholder>
            <w:showingPlcHdr/>
          </w:sdtPr>
          <w:sdtEndPr/>
          <w:sdtContent>
            <w:tc>
              <w:tcPr>
                <w:tcW w:w="1959" w:type="dxa"/>
              </w:tcPr>
              <w:p w14:paraId="58520F7A" w14:textId="3088B656" w:rsidR="00F030E7" w:rsidRDefault="00C45F5C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Preis (netto)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  <w:sdt>
          <w:sdtPr>
            <w:id w:val="1758790864"/>
            <w:placeholder>
              <w:docPart w:val="F94D3D09C6AD4C50A1B929D0CE538916"/>
            </w:placeholder>
            <w:showingPlcHdr/>
          </w:sdtPr>
          <w:sdtEndPr/>
          <w:sdtContent>
            <w:tc>
              <w:tcPr>
                <w:tcW w:w="1535" w:type="dxa"/>
              </w:tcPr>
              <w:p w14:paraId="5F289CA7" w14:textId="71FFE554" w:rsidR="00F030E7" w:rsidRDefault="00C45F5C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Preis (brutto)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C720F0" w14:paraId="25EB9D15" w14:textId="77777777" w:rsidTr="5A31D95B">
        <w:tc>
          <w:tcPr>
            <w:tcW w:w="1425" w:type="dxa"/>
          </w:tcPr>
          <w:p w14:paraId="2CE94C22" w14:textId="4411CDEC" w:rsidR="00F030E7" w:rsidRDefault="00C45F5C" w:rsidP="00F030E7">
            <w:r>
              <w:t xml:space="preserve">4. </w:t>
            </w:r>
          </w:p>
        </w:tc>
        <w:sdt>
          <w:sdtPr>
            <w:id w:val="-9598799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1" w:type="dxa"/>
              </w:tcPr>
              <w:p w14:paraId="0D1A81AE" w14:textId="37DBB786" w:rsidR="00F030E7" w:rsidRDefault="005701EA" w:rsidP="00F030E7">
                <w:r w:rsidRPr="00D234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299424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41" w:type="dxa"/>
              </w:tcPr>
              <w:p w14:paraId="4CEDB512" w14:textId="7C69B5F2" w:rsidR="00F030E7" w:rsidRDefault="005701EA" w:rsidP="00F030E7">
                <w:r w:rsidRPr="00D234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27940019"/>
            <w:placeholder>
              <w:docPart w:val="1D70485B9019453AB0B7584915514F25"/>
            </w:placeholder>
            <w:showingPlcHdr/>
          </w:sdtPr>
          <w:sdtEndPr/>
          <w:sdtContent>
            <w:tc>
              <w:tcPr>
                <w:tcW w:w="1959" w:type="dxa"/>
              </w:tcPr>
              <w:p w14:paraId="56484A9B" w14:textId="2F2B91A8" w:rsidR="00F030E7" w:rsidRDefault="00C45F5C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Preis (netto)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  <w:sdt>
          <w:sdtPr>
            <w:id w:val="-889651460"/>
            <w:placeholder>
              <w:docPart w:val="233AC655A02D414B8D11D9A657C7905B"/>
            </w:placeholder>
            <w:showingPlcHdr/>
          </w:sdtPr>
          <w:sdtEndPr/>
          <w:sdtContent>
            <w:tc>
              <w:tcPr>
                <w:tcW w:w="1535" w:type="dxa"/>
              </w:tcPr>
              <w:p w14:paraId="2E62F8B2" w14:textId="458B723F" w:rsidR="00F030E7" w:rsidRDefault="00C45F5C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Preis (brutto)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C720F0" w14:paraId="53190FE8" w14:textId="77777777" w:rsidTr="5A31D95B">
        <w:tc>
          <w:tcPr>
            <w:tcW w:w="1425" w:type="dxa"/>
          </w:tcPr>
          <w:p w14:paraId="5AF5EEFE" w14:textId="7A15ACAD" w:rsidR="00F030E7" w:rsidRDefault="00C45F5C" w:rsidP="00F030E7">
            <w:r>
              <w:lastRenderedPageBreak/>
              <w:t xml:space="preserve">5. </w:t>
            </w:r>
          </w:p>
        </w:tc>
        <w:sdt>
          <w:sdtPr>
            <w:id w:val="138397649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1" w:type="dxa"/>
              </w:tcPr>
              <w:p w14:paraId="27DE613D" w14:textId="5D758F39" w:rsidR="00F030E7" w:rsidRDefault="005701EA" w:rsidP="00F030E7">
                <w:r w:rsidRPr="00D234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20364160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41" w:type="dxa"/>
              </w:tcPr>
              <w:p w14:paraId="19452845" w14:textId="7F18C63E" w:rsidR="00F030E7" w:rsidRDefault="000D59E7" w:rsidP="00F030E7">
                <w:r w:rsidRPr="00D234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578630915"/>
            <w:placeholder>
              <w:docPart w:val="CA44E61499194D5383A322F1035E6F50"/>
            </w:placeholder>
            <w:showingPlcHdr/>
          </w:sdtPr>
          <w:sdtEndPr/>
          <w:sdtContent>
            <w:tc>
              <w:tcPr>
                <w:tcW w:w="1959" w:type="dxa"/>
              </w:tcPr>
              <w:p w14:paraId="0D26A102" w14:textId="4802E6B0" w:rsidR="00F030E7" w:rsidRDefault="00C45F5C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Preis (netto)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  <w:sdt>
          <w:sdtPr>
            <w:id w:val="637538543"/>
            <w:placeholder>
              <w:docPart w:val="7F363864E2324352B40787D7653126AA"/>
            </w:placeholder>
            <w:showingPlcHdr/>
          </w:sdtPr>
          <w:sdtEndPr/>
          <w:sdtContent>
            <w:tc>
              <w:tcPr>
                <w:tcW w:w="1535" w:type="dxa"/>
              </w:tcPr>
              <w:p w14:paraId="1DFB7736" w14:textId="7AE5B89F" w:rsidR="00F030E7" w:rsidRDefault="00C45F5C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Preis (brutto)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C720F0" w14:paraId="5294DEDD" w14:textId="77777777" w:rsidTr="5A31D95B">
        <w:tc>
          <w:tcPr>
            <w:tcW w:w="1425" w:type="dxa"/>
          </w:tcPr>
          <w:p w14:paraId="03842774" w14:textId="1634EDE1" w:rsidR="00F030E7" w:rsidRDefault="00C45F5C" w:rsidP="00F030E7">
            <w:r>
              <w:t xml:space="preserve">6. </w:t>
            </w:r>
          </w:p>
        </w:tc>
        <w:sdt>
          <w:sdtPr>
            <w:rPr>
              <w:b/>
              <w:bCs/>
            </w:rPr>
            <w:id w:val="-5248781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1" w:type="dxa"/>
              </w:tcPr>
              <w:p w14:paraId="7FEA3D64" w14:textId="771B05E8" w:rsidR="007F24D3" w:rsidRPr="007F24D3" w:rsidRDefault="005701EA" w:rsidP="00C45F5C">
                <w:pPr>
                  <w:rPr>
                    <w:b/>
                    <w:bCs/>
                  </w:rPr>
                </w:pPr>
                <w:r w:rsidRPr="00D234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8679004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41" w:type="dxa"/>
              </w:tcPr>
              <w:p w14:paraId="584224A1" w14:textId="3A1030A6" w:rsidR="00F030E7" w:rsidRDefault="005701EA" w:rsidP="00F030E7">
                <w:r w:rsidRPr="00D234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898889582"/>
            <w:placeholder>
              <w:docPart w:val="FB85D3AA51624D3087C89B2A32ACA77E"/>
            </w:placeholder>
            <w:showingPlcHdr/>
          </w:sdtPr>
          <w:sdtEndPr/>
          <w:sdtContent>
            <w:tc>
              <w:tcPr>
                <w:tcW w:w="1959" w:type="dxa"/>
              </w:tcPr>
              <w:p w14:paraId="7C8425B4" w14:textId="635D4B3B" w:rsidR="00F030E7" w:rsidRDefault="00C45F5C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Preis (netto)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  <w:sdt>
          <w:sdtPr>
            <w:id w:val="-873467895"/>
            <w:placeholder>
              <w:docPart w:val="147A9023B11E4F0E8E953D8E71249573"/>
            </w:placeholder>
            <w:showingPlcHdr/>
          </w:sdtPr>
          <w:sdtEndPr/>
          <w:sdtContent>
            <w:tc>
              <w:tcPr>
                <w:tcW w:w="1535" w:type="dxa"/>
              </w:tcPr>
              <w:p w14:paraId="74A755D6" w14:textId="7665F9ED" w:rsidR="00F030E7" w:rsidRDefault="00C45F5C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Preis (brutto)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</w:tbl>
    <w:p w14:paraId="402A7B64" w14:textId="77777777" w:rsidR="009C39A2" w:rsidRDefault="009C39A2" w:rsidP="00F030E7">
      <w:pPr>
        <w:rPr>
          <w:b/>
          <w:bCs/>
          <w:i/>
          <w:iCs/>
        </w:rPr>
      </w:pPr>
    </w:p>
    <w:p w14:paraId="38CC8206" w14:textId="77777777" w:rsidR="00F030E7" w:rsidRPr="00F030E7" w:rsidRDefault="000B46A0" w:rsidP="00F030E7">
      <w:r>
        <w:pict w14:anchorId="3F4DDC7E">
          <v:rect id="_x0000_i1025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9"/>
        <w:gridCol w:w="4639"/>
      </w:tblGrid>
      <w:tr w:rsidR="00F030E7" w:rsidRPr="00F030E7" w14:paraId="6AF604D8" w14:textId="77777777" w:rsidTr="002A59C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FC1057" w14:textId="77777777" w:rsidR="00F030E7" w:rsidRPr="00F030E7" w:rsidRDefault="00F030E7" w:rsidP="002A59C8">
            <w:r w:rsidRPr="00F030E7">
              <w:rPr>
                <w:b/>
                <w:bCs/>
              </w:rPr>
              <w:t>Gesamtpreis netto</w:t>
            </w:r>
          </w:p>
        </w:tc>
        <w:sdt>
          <w:sdtPr>
            <w:id w:val="609322743"/>
            <w:placeholder>
              <w:docPart w:val="EA16409A224749BA9AF3FAC61DABD650"/>
            </w:placeholder>
            <w:showingPlcHdr/>
          </w:sdtPr>
          <w:sdtEndPr/>
          <w:sdtContent>
            <w:tc>
              <w:tcPr>
                <w:tcW w:w="0" w:type="auto"/>
                <w:vAlign w:val="center"/>
                <w:hideMark/>
              </w:tcPr>
              <w:p w14:paraId="450BA642" w14:textId="77777777" w:rsidR="00F030E7" w:rsidRPr="00F030E7" w:rsidRDefault="00C720F0" w:rsidP="002A59C8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Betrag (netto) in €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  <w:tr w:rsidR="00F030E7" w:rsidRPr="00F030E7" w14:paraId="7CC37BC4" w14:textId="77777777" w:rsidTr="002A59C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24CE9F" w14:textId="30E2987B" w:rsidR="00F030E7" w:rsidRPr="00F030E7" w:rsidRDefault="00F030E7" w:rsidP="002A59C8">
            <w:r w:rsidRPr="00F030E7">
              <w:t xml:space="preserve">MwSt. </w:t>
            </w:r>
            <w:sdt>
              <w:sdtPr>
                <w:id w:val="-3049939"/>
                <w:placeholder>
                  <w:docPart w:val="0934DB5158B3418CB9D3FBCC418790E6"/>
                </w:placeholder>
                <w:showingPlcHdr/>
              </w:sdtPr>
              <w:sdtEndPr/>
              <w:sdtContent>
                <w:r w:rsidR="00C45F5C" w:rsidRPr="00157A51">
                  <w:rPr>
                    <w:rStyle w:val="Platzhaltertext"/>
                  </w:rPr>
                  <w:t xml:space="preserve">Klicken oder tippen Sie hier, um </w:t>
                </w:r>
                <w:r w:rsidR="00C45F5C">
                  <w:rPr>
                    <w:rStyle w:val="Platzhaltertext"/>
                  </w:rPr>
                  <w:t xml:space="preserve">die MwSt. in % </w:t>
                </w:r>
                <w:r w:rsidR="00C45F5C" w:rsidRPr="00157A51">
                  <w:rPr>
                    <w:rStyle w:val="Platzhaltertext"/>
                  </w:rPr>
                  <w:t>einzugeben.</w:t>
                </w:r>
              </w:sdtContent>
            </w:sdt>
          </w:p>
        </w:tc>
        <w:sdt>
          <w:sdtPr>
            <w:id w:val="757875666"/>
            <w:placeholder>
              <w:docPart w:val="C319056949D5400D85E67224006A1F2B"/>
            </w:placeholder>
            <w:showingPlcHdr/>
          </w:sdtPr>
          <w:sdtEndPr/>
          <w:sdtContent>
            <w:tc>
              <w:tcPr>
                <w:tcW w:w="0" w:type="auto"/>
                <w:vAlign w:val="center"/>
                <w:hideMark/>
              </w:tcPr>
              <w:p w14:paraId="4E17A937" w14:textId="77777777" w:rsidR="00F030E7" w:rsidRPr="00F030E7" w:rsidRDefault="00C720F0" w:rsidP="002A59C8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die MwSt. in €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  <w:tr w:rsidR="00F030E7" w:rsidRPr="00F030E7" w14:paraId="0A6C58F1" w14:textId="77777777" w:rsidTr="002A59C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7017C5" w14:textId="77777777" w:rsidR="00F030E7" w:rsidRPr="00F030E7" w:rsidRDefault="00F030E7" w:rsidP="002A59C8">
            <w:r w:rsidRPr="00F030E7">
              <w:rPr>
                <w:b/>
                <w:bCs/>
              </w:rPr>
              <w:t>Gesamtpreis brutto</w:t>
            </w:r>
          </w:p>
        </w:tc>
        <w:sdt>
          <w:sdtPr>
            <w:id w:val="-1206095016"/>
            <w:placeholder>
              <w:docPart w:val="59791E17F45443B2BDAF29B3DB1063AC"/>
            </w:placeholder>
            <w:showingPlcHdr/>
          </w:sdtPr>
          <w:sdtEndPr/>
          <w:sdtContent>
            <w:tc>
              <w:tcPr>
                <w:tcW w:w="0" w:type="auto"/>
                <w:vAlign w:val="center"/>
                <w:hideMark/>
              </w:tcPr>
              <w:p w14:paraId="514CCD49" w14:textId="77777777" w:rsidR="00F030E7" w:rsidRPr="00F030E7" w:rsidRDefault="00C720F0" w:rsidP="002A59C8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Betrag (brutto) in €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799CCCD8" w14:textId="77777777" w:rsidR="00F030E7" w:rsidRPr="00F030E7" w:rsidRDefault="000B46A0" w:rsidP="00F030E7">
      <w:r>
        <w:pict w14:anchorId="008D719B">
          <v:rect id="_x0000_i1026" style="width:0;height:1.5pt" o:hralign="center" o:hrstd="t" o:hr="t" fillcolor="#a0a0a0" stroked="f"/>
        </w:pict>
      </w:r>
    </w:p>
    <w:p w14:paraId="0F6B7C9F" w14:textId="77777777" w:rsidR="009C39A2" w:rsidRDefault="009C39A2" w:rsidP="009E3D58">
      <w:pPr>
        <w:rPr>
          <w:rStyle w:val="Fett"/>
        </w:rPr>
      </w:pPr>
      <w:r>
        <w:rPr>
          <w:rStyle w:val="Fett"/>
        </w:rPr>
        <w:t>Hinweise (optional durch den Bieter zu ergänzen)</w:t>
      </w:r>
    </w:p>
    <w:sdt>
      <w:sdtPr>
        <w:rPr>
          <w:rStyle w:val="Fett"/>
        </w:rPr>
        <w:id w:val="-738481561"/>
        <w:placeholder>
          <w:docPart w:val="8AF318FD2595471EB3C757EA954C645B"/>
        </w:placeholder>
        <w:showingPlcHdr/>
      </w:sdtPr>
      <w:sdtEndPr>
        <w:rPr>
          <w:rStyle w:val="Fett"/>
        </w:rPr>
      </w:sdtEndPr>
      <w:sdtContent>
        <w:p w14:paraId="2998A6DF" w14:textId="77777777" w:rsidR="009C39A2" w:rsidRDefault="009C39A2" w:rsidP="009E3D58">
          <w:pPr>
            <w:rPr>
              <w:rStyle w:val="Fett"/>
            </w:rPr>
          </w:pPr>
          <w:r w:rsidRPr="00783357">
            <w:rPr>
              <w:rStyle w:val="Platzhaltertext"/>
            </w:rPr>
            <w:t>Klicken oder tippen Sie hier, um Text einzugeben.</w:t>
          </w:r>
        </w:p>
      </w:sdtContent>
    </w:sdt>
    <w:p w14:paraId="2E71F288" w14:textId="77777777" w:rsidR="00A76E0B" w:rsidRDefault="00A76E0B" w:rsidP="009E3D58">
      <w:pPr>
        <w:rPr>
          <w:rStyle w:val="Fett"/>
        </w:rPr>
      </w:pPr>
    </w:p>
    <w:p w14:paraId="7090D8EA" w14:textId="77777777" w:rsidR="009E3D58" w:rsidRPr="00B50305" w:rsidRDefault="009E3D58" w:rsidP="009E3D58">
      <w:r>
        <w:rPr>
          <w:rStyle w:val="Fett"/>
        </w:rPr>
        <w:t>Bestätigung des</w:t>
      </w:r>
      <w:r w:rsidR="00F030E7" w:rsidRPr="00F030E7">
        <w:rPr>
          <w:rStyle w:val="Fett"/>
        </w:rPr>
        <w:t xml:space="preserve"> Anbieters:</w:t>
      </w:r>
      <w:r w:rsidR="00F030E7" w:rsidRPr="00F030E7"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48"/>
        <w:gridCol w:w="7160"/>
      </w:tblGrid>
      <w:tr w:rsidR="009E3D58" w:rsidRPr="00B50305" w14:paraId="454B819E" w14:textId="77777777" w:rsidTr="002A59C8">
        <w:trPr>
          <w:trHeight w:val="397"/>
        </w:trPr>
        <w:tc>
          <w:tcPr>
            <w:tcW w:w="1838" w:type="dxa"/>
            <w:vAlign w:val="center"/>
          </w:tcPr>
          <w:p w14:paraId="7FDE792C" w14:textId="77777777" w:rsidR="009E3D58" w:rsidRPr="009E3D58" w:rsidRDefault="009E3D58" w:rsidP="002A59C8">
            <w:pPr>
              <w:rPr>
                <w:szCs w:val="19"/>
              </w:rPr>
            </w:pPr>
            <w:r w:rsidRPr="009E3D58">
              <w:rPr>
                <w:szCs w:val="19"/>
              </w:rPr>
              <w:t>Name der Firma:</w:t>
            </w:r>
          </w:p>
        </w:tc>
        <w:sdt>
          <w:sdtPr>
            <w:rPr>
              <w:szCs w:val="19"/>
            </w:rPr>
            <w:id w:val="203374891"/>
            <w:placeholder>
              <w:docPart w:val="9F3FCBB8420F41EEA02088251918D939"/>
            </w:placeholder>
            <w:showingPlcHdr/>
          </w:sdtPr>
          <w:sdtEndPr/>
          <w:sdtContent>
            <w:tc>
              <w:tcPr>
                <w:tcW w:w="7224" w:type="dxa"/>
                <w:vAlign w:val="center"/>
              </w:tcPr>
              <w:p w14:paraId="14DB8A0B" w14:textId="77777777" w:rsidR="009E3D58" w:rsidRPr="00C720F0" w:rsidRDefault="009E3D58" w:rsidP="002A59C8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  <w:tr w:rsidR="009E3D58" w:rsidRPr="00B50305" w14:paraId="2849DDAB" w14:textId="77777777" w:rsidTr="002A59C8">
        <w:trPr>
          <w:trHeight w:val="397"/>
        </w:trPr>
        <w:tc>
          <w:tcPr>
            <w:tcW w:w="1838" w:type="dxa"/>
            <w:vAlign w:val="center"/>
          </w:tcPr>
          <w:p w14:paraId="7CB85805" w14:textId="77777777" w:rsidR="009E3D58" w:rsidRPr="009E3D58" w:rsidRDefault="009E3D58" w:rsidP="002A59C8">
            <w:pPr>
              <w:rPr>
                <w:szCs w:val="19"/>
              </w:rPr>
            </w:pPr>
            <w:r w:rsidRPr="009E3D58">
              <w:rPr>
                <w:szCs w:val="19"/>
              </w:rPr>
              <w:t>Ansprechpartner*in:</w:t>
            </w:r>
          </w:p>
        </w:tc>
        <w:sdt>
          <w:sdtPr>
            <w:rPr>
              <w:szCs w:val="19"/>
            </w:rPr>
            <w:id w:val="1852297059"/>
            <w:placeholder>
              <w:docPart w:val="9F3FCBB8420F41EEA02088251918D939"/>
            </w:placeholder>
            <w:showingPlcHdr/>
          </w:sdtPr>
          <w:sdtEndPr/>
          <w:sdtContent>
            <w:tc>
              <w:tcPr>
                <w:tcW w:w="7224" w:type="dxa"/>
                <w:vAlign w:val="center"/>
              </w:tcPr>
              <w:p w14:paraId="4715BEE9" w14:textId="2D34B125" w:rsidR="009E3D58" w:rsidRPr="00C720F0" w:rsidRDefault="00C45F5C" w:rsidP="002A59C8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  <w:tr w:rsidR="009E3D58" w:rsidRPr="00B50305" w14:paraId="465343EE" w14:textId="77777777" w:rsidTr="002A59C8">
        <w:trPr>
          <w:trHeight w:val="397"/>
        </w:trPr>
        <w:tc>
          <w:tcPr>
            <w:tcW w:w="1838" w:type="dxa"/>
            <w:vAlign w:val="center"/>
          </w:tcPr>
          <w:p w14:paraId="34C9A79D" w14:textId="77777777" w:rsidR="009E3D58" w:rsidRPr="009E3D58" w:rsidRDefault="009E3D58" w:rsidP="002A59C8">
            <w:pPr>
              <w:rPr>
                <w:szCs w:val="19"/>
              </w:rPr>
            </w:pPr>
            <w:r w:rsidRPr="009E3D58">
              <w:rPr>
                <w:szCs w:val="19"/>
              </w:rPr>
              <w:t>Telefonnummer:</w:t>
            </w:r>
          </w:p>
        </w:tc>
        <w:sdt>
          <w:sdtPr>
            <w:rPr>
              <w:szCs w:val="19"/>
            </w:rPr>
            <w:id w:val="1715917474"/>
            <w:placeholder>
              <w:docPart w:val="9F3FCBB8420F41EEA02088251918D939"/>
            </w:placeholder>
            <w:showingPlcHdr/>
          </w:sdtPr>
          <w:sdtEndPr/>
          <w:sdtContent>
            <w:tc>
              <w:tcPr>
                <w:tcW w:w="7224" w:type="dxa"/>
                <w:vAlign w:val="center"/>
              </w:tcPr>
              <w:p w14:paraId="372FF83E" w14:textId="3BA6374E" w:rsidR="009E3D58" w:rsidRPr="00C720F0" w:rsidRDefault="00C45F5C" w:rsidP="002A59C8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  <w:tr w:rsidR="009E3D58" w:rsidRPr="00B50305" w14:paraId="26B8B5E6" w14:textId="77777777" w:rsidTr="002A59C8">
        <w:trPr>
          <w:trHeight w:val="397"/>
        </w:trPr>
        <w:tc>
          <w:tcPr>
            <w:tcW w:w="1838" w:type="dxa"/>
            <w:vAlign w:val="center"/>
          </w:tcPr>
          <w:p w14:paraId="0361E066" w14:textId="77777777" w:rsidR="009E3D58" w:rsidRPr="009E3D58" w:rsidRDefault="009E3D58" w:rsidP="002A59C8">
            <w:pPr>
              <w:rPr>
                <w:szCs w:val="19"/>
              </w:rPr>
            </w:pPr>
            <w:r w:rsidRPr="009E3D58">
              <w:rPr>
                <w:szCs w:val="19"/>
              </w:rPr>
              <w:t>Ort, Datum:</w:t>
            </w:r>
          </w:p>
        </w:tc>
        <w:sdt>
          <w:sdtPr>
            <w:rPr>
              <w:szCs w:val="19"/>
            </w:rPr>
            <w:id w:val="99220169"/>
            <w:placeholder>
              <w:docPart w:val="9F3FCBB8420F41EEA02088251918D939"/>
            </w:placeholder>
            <w:showingPlcHdr/>
          </w:sdtPr>
          <w:sdtEndPr/>
          <w:sdtContent>
            <w:tc>
              <w:tcPr>
                <w:tcW w:w="7224" w:type="dxa"/>
                <w:vAlign w:val="center"/>
              </w:tcPr>
              <w:p w14:paraId="5CEA61D9" w14:textId="6A2C9AF9" w:rsidR="009E3D58" w:rsidRPr="00C720F0" w:rsidRDefault="000D59E7" w:rsidP="002A59C8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</w:tbl>
    <w:p w14:paraId="1726F9E5" w14:textId="77777777" w:rsidR="009E3D58" w:rsidRDefault="009E3D58" w:rsidP="00F030E7"/>
    <w:p w14:paraId="4D4D88A7" w14:textId="77777777" w:rsidR="002602B4" w:rsidRPr="00F030E7" w:rsidRDefault="002602B4" w:rsidP="00F030E7">
      <w:pPr>
        <w:rPr>
          <w:lang w:eastAsia="de-DE"/>
        </w:rPr>
      </w:pPr>
    </w:p>
    <w:sectPr w:rsidR="002602B4" w:rsidRPr="00F030E7" w:rsidSect="000C14F7">
      <w:type w:val="continuous"/>
      <w:pgSz w:w="11906" w:h="16838"/>
      <w:pgMar w:top="2835" w:right="1270" w:bottom="226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AB14F" w14:textId="77777777" w:rsidR="000B46A0" w:rsidRDefault="000B46A0" w:rsidP="00E621CA">
      <w:pPr>
        <w:spacing w:after="0" w:line="240" w:lineRule="auto"/>
      </w:pPr>
      <w:r>
        <w:separator/>
      </w:r>
    </w:p>
  </w:endnote>
  <w:endnote w:type="continuationSeparator" w:id="0">
    <w:p w14:paraId="29E8C500" w14:textId="77777777" w:rsidR="000B46A0" w:rsidRDefault="000B46A0" w:rsidP="00E62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IN OT Cond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mbria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3497299"/>
      <w:docPartObj>
        <w:docPartGallery w:val="Page Numbers (Bottom of Page)"/>
        <w:docPartUnique/>
      </w:docPartObj>
    </w:sdtPr>
    <w:sdtEndPr>
      <w:rPr>
        <w:sz w:val="17"/>
        <w:szCs w:val="17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7"/>
            <w:szCs w:val="17"/>
          </w:rPr>
        </w:sdtEndPr>
        <w:sdtContent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4111"/>
              <w:gridCol w:w="2545"/>
            </w:tblGrid>
            <w:tr w:rsidR="00CB399F" w:rsidRPr="00EE5433" w14:paraId="5C1F9386" w14:textId="77777777" w:rsidTr="002A59C8">
              <w:trPr>
                <w:trHeight w:hRule="exact" w:val="340"/>
              </w:trPr>
              <w:tc>
                <w:tcPr>
                  <w:tcW w:w="2552" w:type="dxa"/>
                  <w:vAlign w:val="center"/>
                  <w:hideMark/>
                </w:tcPr>
                <w:p w14:paraId="5144E9BE" w14:textId="77777777" w:rsidR="00CB399F" w:rsidRPr="00EE5433" w:rsidRDefault="00CB399F" w:rsidP="00CB399F">
                  <w:pPr>
                    <w:spacing w:after="140" w:line="160" w:lineRule="exact"/>
                    <w:ind w:right="-283"/>
                    <w:rPr>
                      <w:spacing w:val="0"/>
                      <w:sz w:val="14"/>
                    </w:rPr>
                  </w:pPr>
                  <w:r w:rsidRPr="00EE5433">
                    <w:rPr>
                      <w:spacing w:val="0"/>
                      <w:sz w:val="14"/>
                    </w:rPr>
                    <w:t>Landesanstalt für Medien NRW</w:t>
                  </w:r>
                  <w:r w:rsidRPr="00EE5433">
                    <w:rPr>
                      <w:spacing w:val="0"/>
                      <w:sz w:val="14"/>
                    </w:rPr>
                    <w:br/>
                    <w:t>Zollhof 2 · D-40221 Düsseldorf</w:t>
                  </w:r>
                </w:p>
              </w:tc>
              <w:tc>
                <w:tcPr>
                  <w:tcW w:w="4111" w:type="dxa"/>
                  <w:vAlign w:val="center"/>
                  <w:hideMark/>
                </w:tcPr>
                <w:p w14:paraId="5BC8020D" w14:textId="77777777" w:rsidR="00CB399F" w:rsidRPr="00EE5433" w:rsidRDefault="00CB399F" w:rsidP="00CB399F">
                  <w:pPr>
                    <w:spacing w:after="140" w:line="160" w:lineRule="exact"/>
                    <w:ind w:left="283"/>
                    <w:rPr>
                      <w:spacing w:val="0"/>
                      <w:sz w:val="14"/>
                    </w:rPr>
                  </w:pPr>
                  <w:r w:rsidRPr="00EE5433">
                    <w:rPr>
                      <w:color w:val="00A096" w:themeColor="accent3"/>
                      <w:spacing w:val="0"/>
                      <w:sz w:val="14"/>
                    </w:rPr>
                    <w:t>T</w:t>
                  </w:r>
                  <w:r w:rsidRPr="00EE5433">
                    <w:rPr>
                      <w:spacing w:val="0"/>
                      <w:sz w:val="14"/>
                    </w:rPr>
                    <w:tab/>
                    <w:t>+49 211 77007-0</w:t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color w:val="00A096" w:themeColor="accent3"/>
                      <w:spacing w:val="0"/>
                      <w:sz w:val="14"/>
                    </w:rPr>
                    <w:t>F</w:t>
                  </w:r>
                  <w:r w:rsidRPr="00EE5433">
                    <w:rPr>
                      <w:spacing w:val="0"/>
                      <w:sz w:val="14"/>
                    </w:rPr>
                    <w:t xml:space="preserve"> </w:t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spacing w:val="0"/>
                      <w:sz w:val="14"/>
                    </w:rPr>
                    <w:t>+49 211 727170</w:t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spacing w:val="0"/>
                      <w:sz w:val="14"/>
                    </w:rPr>
                    <w:br/>
                  </w:r>
                  <w:hyperlink r:id="rId1" w:history="1">
                    <w:r w:rsidRPr="00EE5433">
                      <w:rPr>
                        <w:color w:val="5F5F5F" w:themeColor="hyperlink"/>
                        <w:spacing w:val="0"/>
                        <w:sz w:val="14"/>
                        <w:u w:val="single"/>
                      </w:rPr>
                      <w:t>info@medienanstalt-nrw.de</w:t>
                    </w:r>
                  </w:hyperlink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color w:val="5F5F5F" w:themeColor="hyperlink"/>
                      <w:spacing w:val="0"/>
                      <w:sz w:val="14"/>
                      <w:u w:val="single"/>
                    </w:rPr>
                    <w:t>medienanstalt-nrw.de</w:t>
                  </w:r>
                </w:p>
              </w:tc>
              <w:tc>
                <w:tcPr>
                  <w:tcW w:w="2545" w:type="dxa"/>
                  <w:vAlign w:val="center"/>
                  <w:hideMark/>
                </w:tcPr>
                <w:p w14:paraId="2303995F" w14:textId="77777777" w:rsidR="00CB399F" w:rsidRPr="00EE5433" w:rsidRDefault="00CB399F" w:rsidP="00CB399F">
                  <w:pPr>
                    <w:spacing w:after="140" w:line="160" w:lineRule="exact"/>
                    <w:jc w:val="right"/>
                    <w:rPr>
                      <w:spacing w:val="0"/>
                      <w:sz w:val="14"/>
                    </w:rPr>
                  </w:pPr>
                  <w:r w:rsidRPr="00EE5433">
                    <w:rPr>
                      <w:spacing w:val="0"/>
                      <w:sz w:val="14"/>
                    </w:rPr>
                    <w:t>Stadtsparkasse Düsseldorf</w:t>
                  </w:r>
                  <w:r w:rsidRPr="00EE5433">
                    <w:rPr>
                      <w:spacing w:val="0"/>
                      <w:sz w:val="14"/>
                    </w:rPr>
                    <w:br/>
                    <w:t>DE 33 3005 0110 1006 4802 53</w:t>
                  </w:r>
                </w:p>
              </w:tc>
            </w:tr>
          </w:tbl>
          <w:p w14:paraId="426B567E" w14:textId="77777777" w:rsidR="00CB399F" w:rsidRDefault="00CB399F" w:rsidP="007B4574">
            <w:pPr>
              <w:pStyle w:val="Fuzeile"/>
              <w:jc w:val="right"/>
            </w:pPr>
          </w:p>
          <w:p w14:paraId="2AE1FF4F" w14:textId="77777777" w:rsidR="00CB399F" w:rsidRPr="006B3E03" w:rsidRDefault="00672725" w:rsidP="006B3E03">
            <w:pPr>
              <w:pStyle w:val="Fuzeile"/>
              <w:jc w:val="right"/>
              <w:rPr>
                <w:bCs/>
                <w:sz w:val="17"/>
                <w:szCs w:val="17"/>
              </w:rPr>
            </w:pPr>
            <w:r w:rsidRPr="007B4574">
              <w:rPr>
                <w:bCs/>
                <w:sz w:val="17"/>
                <w:szCs w:val="17"/>
              </w:rPr>
              <w:fldChar w:fldCharType="begin"/>
            </w:r>
            <w:r w:rsidRPr="007B4574">
              <w:rPr>
                <w:bCs/>
                <w:sz w:val="17"/>
                <w:szCs w:val="17"/>
              </w:rPr>
              <w:instrText>PAGE</w:instrText>
            </w:r>
            <w:r w:rsidRPr="007B4574">
              <w:rPr>
                <w:bCs/>
                <w:sz w:val="17"/>
                <w:szCs w:val="17"/>
              </w:rPr>
              <w:fldChar w:fldCharType="separate"/>
            </w:r>
            <w:r w:rsidR="009F50D2" w:rsidRPr="007B4574">
              <w:rPr>
                <w:bCs/>
                <w:noProof/>
                <w:sz w:val="17"/>
                <w:szCs w:val="17"/>
              </w:rPr>
              <w:t>2</w:t>
            </w:r>
            <w:r w:rsidRPr="007B4574">
              <w:rPr>
                <w:bCs/>
                <w:sz w:val="17"/>
                <w:szCs w:val="17"/>
              </w:rPr>
              <w:fldChar w:fldCharType="end"/>
            </w:r>
            <w:r w:rsidRPr="007B4574">
              <w:rPr>
                <w:sz w:val="17"/>
                <w:szCs w:val="17"/>
              </w:rPr>
              <w:t>/</w:t>
            </w:r>
            <w:r w:rsidR="006B3E03" w:rsidRPr="007B4574">
              <w:rPr>
                <w:bCs/>
                <w:sz w:val="17"/>
                <w:szCs w:val="17"/>
              </w:rPr>
              <w:fldChar w:fldCharType="begin"/>
            </w:r>
            <w:r w:rsidR="006B3E03">
              <w:rPr>
                <w:bCs/>
                <w:sz w:val="17"/>
                <w:szCs w:val="17"/>
              </w:rPr>
              <w:instrText>NUM</w:instrText>
            </w:r>
            <w:r w:rsidR="006B3E03" w:rsidRPr="007B4574">
              <w:rPr>
                <w:bCs/>
                <w:sz w:val="17"/>
                <w:szCs w:val="17"/>
              </w:rPr>
              <w:instrText>PAGE</w:instrText>
            </w:r>
            <w:r w:rsidR="006B3E03">
              <w:rPr>
                <w:bCs/>
                <w:sz w:val="17"/>
                <w:szCs w:val="17"/>
              </w:rPr>
              <w:instrText>S</w:instrText>
            </w:r>
            <w:r w:rsidR="006B3E03" w:rsidRPr="007B4574">
              <w:rPr>
                <w:bCs/>
                <w:sz w:val="17"/>
                <w:szCs w:val="17"/>
              </w:rPr>
              <w:fldChar w:fldCharType="separate"/>
            </w:r>
            <w:r w:rsidR="006B3E03">
              <w:rPr>
                <w:bCs/>
                <w:sz w:val="17"/>
                <w:szCs w:val="17"/>
              </w:rPr>
              <w:t>1</w:t>
            </w:r>
            <w:r w:rsidR="006B3E03" w:rsidRPr="007B4574">
              <w:rPr>
                <w:bCs/>
                <w:sz w:val="17"/>
                <w:szCs w:val="17"/>
              </w:rPr>
              <w:fldChar w:fldCharType="end"/>
            </w:r>
          </w:p>
          <w:p w14:paraId="3B0C43E1" w14:textId="77777777" w:rsidR="00672725" w:rsidRPr="007B4574" w:rsidRDefault="000B46A0" w:rsidP="007B4574">
            <w:pPr>
              <w:pStyle w:val="Fuzeile"/>
              <w:jc w:val="right"/>
              <w:rPr>
                <w:sz w:val="17"/>
                <w:szCs w:val="17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2545"/>
    </w:tblGrid>
    <w:tr w:rsidR="00EE5433" w:rsidRPr="00EE5433" w14:paraId="16EE70CD" w14:textId="77777777" w:rsidTr="00EE5433">
      <w:trPr>
        <w:trHeight w:hRule="exact" w:val="340"/>
      </w:trPr>
      <w:tc>
        <w:tcPr>
          <w:tcW w:w="2552" w:type="dxa"/>
          <w:vAlign w:val="center"/>
          <w:hideMark/>
        </w:tcPr>
        <w:p w14:paraId="07F1343F" w14:textId="77777777" w:rsidR="00EE5433" w:rsidRPr="00EE5433" w:rsidRDefault="00EE5433" w:rsidP="00EE5433">
          <w:pPr>
            <w:spacing w:after="140" w:line="160" w:lineRule="exact"/>
            <w:ind w:right="-283"/>
            <w:rPr>
              <w:spacing w:val="0"/>
              <w:sz w:val="14"/>
            </w:rPr>
          </w:pPr>
          <w:bookmarkStart w:id="0" w:name="COUNTER"/>
          <w:r w:rsidRPr="00EE5433">
            <w:rPr>
              <w:spacing w:val="0"/>
              <w:sz w:val="14"/>
            </w:rPr>
            <w:t>Landesanstalt für Medien NRW</w:t>
          </w:r>
          <w:r w:rsidRPr="00EE5433">
            <w:rPr>
              <w:spacing w:val="0"/>
              <w:sz w:val="14"/>
            </w:rPr>
            <w:br/>
            <w:t>Zollhof 2 · D-40221 Düsseldorf</w:t>
          </w:r>
        </w:p>
      </w:tc>
      <w:tc>
        <w:tcPr>
          <w:tcW w:w="4111" w:type="dxa"/>
          <w:vAlign w:val="center"/>
          <w:hideMark/>
        </w:tcPr>
        <w:p w14:paraId="4B6E0451" w14:textId="77777777" w:rsidR="00EE5433" w:rsidRPr="00EE5433" w:rsidRDefault="00EE5433" w:rsidP="00EE5433">
          <w:pPr>
            <w:spacing w:after="140" w:line="160" w:lineRule="exact"/>
            <w:ind w:left="283"/>
            <w:rPr>
              <w:spacing w:val="0"/>
              <w:sz w:val="14"/>
            </w:rPr>
          </w:pPr>
          <w:r w:rsidRPr="00EE5433">
            <w:rPr>
              <w:color w:val="00A096" w:themeColor="accent3"/>
              <w:spacing w:val="0"/>
              <w:sz w:val="14"/>
            </w:rPr>
            <w:t>T</w:t>
          </w:r>
          <w:r w:rsidRPr="00EE5433">
            <w:rPr>
              <w:spacing w:val="0"/>
              <w:sz w:val="14"/>
            </w:rPr>
            <w:tab/>
            <w:t>+49 211 77007-0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color w:val="00A096" w:themeColor="accent3"/>
              <w:spacing w:val="0"/>
              <w:sz w:val="14"/>
            </w:rPr>
            <w:t>F</w:t>
          </w:r>
          <w:r w:rsidRPr="00EE5433">
            <w:rPr>
              <w:spacing w:val="0"/>
              <w:sz w:val="14"/>
            </w:rPr>
            <w:t xml:space="preserve"> 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spacing w:val="0"/>
              <w:sz w:val="14"/>
            </w:rPr>
            <w:t>+49 211 727170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spacing w:val="0"/>
              <w:sz w:val="14"/>
            </w:rPr>
            <w:br/>
          </w:r>
          <w:hyperlink r:id="rId1" w:history="1">
            <w:r w:rsidRPr="00EE5433">
              <w:rPr>
                <w:color w:val="5F5F5F" w:themeColor="hyperlink"/>
                <w:spacing w:val="0"/>
                <w:sz w:val="14"/>
                <w:u w:val="single"/>
              </w:rPr>
              <w:t>info@medienanstalt-nrw.de</w:t>
            </w:r>
          </w:hyperlink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color w:val="5F5F5F" w:themeColor="hyperlink"/>
              <w:spacing w:val="0"/>
              <w:sz w:val="14"/>
              <w:u w:val="single"/>
            </w:rPr>
            <w:t>medienanstalt-nrw.de</w:t>
          </w:r>
        </w:p>
      </w:tc>
      <w:tc>
        <w:tcPr>
          <w:tcW w:w="2545" w:type="dxa"/>
          <w:vAlign w:val="center"/>
          <w:hideMark/>
        </w:tcPr>
        <w:p w14:paraId="56A87071" w14:textId="77777777" w:rsidR="00EE5433" w:rsidRPr="00EE5433" w:rsidRDefault="00EE5433" w:rsidP="00EE5433">
          <w:pPr>
            <w:spacing w:after="140" w:line="160" w:lineRule="exact"/>
            <w:jc w:val="right"/>
            <w:rPr>
              <w:spacing w:val="0"/>
              <w:sz w:val="14"/>
            </w:rPr>
          </w:pPr>
          <w:r w:rsidRPr="00EE5433">
            <w:rPr>
              <w:spacing w:val="0"/>
              <w:sz w:val="14"/>
            </w:rPr>
            <w:t>Stadtsparkasse Düsseldorf</w:t>
          </w:r>
          <w:r w:rsidRPr="00EE5433">
            <w:rPr>
              <w:spacing w:val="0"/>
              <w:sz w:val="14"/>
            </w:rPr>
            <w:br/>
            <w:t>DE 33 3005 0110 1006 4802 53</w:t>
          </w:r>
        </w:p>
      </w:tc>
    </w:tr>
    <w:bookmarkEnd w:id="0"/>
  </w:tbl>
  <w:p w14:paraId="546A2277" w14:textId="77777777" w:rsidR="00CB399F" w:rsidRPr="00CB399F" w:rsidRDefault="00CB399F" w:rsidP="00CB399F">
    <w:pPr>
      <w:pStyle w:val="Fuzeile"/>
      <w:jc w:val="right"/>
      <w:rPr>
        <w:szCs w:val="19"/>
      </w:rPr>
    </w:pPr>
  </w:p>
  <w:p w14:paraId="06B91FB4" w14:textId="77777777" w:rsidR="00CB399F" w:rsidRPr="00CB399F" w:rsidRDefault="00CB399F" w:rsidP="00CB399F">
    <w:pPr>
      <w:pStyle w:val="Fuzeile"/>
      <w:jc w:val="right"/>
      <w:rPr>
        <w:sz w:val="17"/>
        <w:szCs w:val="17"/>
      </w:rPr>
    </w:pPr>
  </w:p>
  <w:p w14:paraId="0701E229" w14:textId="77777777" w:rsidR="00CB399F" w:rsidRPr="00CB399F" w:rsidRDefault="00CB399F" w:rsidP="00CB399F">
    <w:pPr>
      <w:pStyle w:val="Fuzeil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F8521" w14:textId="77777777" w:rsidR="000B46A0" w:rsidRDefault="000B46A0" w:rsidP="00E621CA">
      <w:pPr>
        <w:spacing w:after="0" w:line="240" w:lineRule="auto"/>
      </w:pPr>
      <w:r>
        <w:separator/>
      </w:r>
    </w:p>
  </w:footnote>
  <w:footnote w:type="continuationSeparator" w:id="0">
    <w:p w14:paraId="0F03BC5F" w14:textId="77777777" w:rsidR="000B46A0" w:rsidRDefault="000B46A0" w:rsidP="00E62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FBC81" w14:textId="77777777" w:rsidR="00F83DCE" w:rsidRPr="008755B0" w:rsidRDefault="00F83DCE">
    <w:pPr>
      <w:pStyle w:val="Kopfzeile"/>
    </w:pPr>
    <w:r w:rsidRPr="008755B0">
      <w:rPr>
        <w:noProof/>
        <w:lang w:eastAsia="de-DE"/>
      </w:rPr>
      <w:drawing>
        <wp:anchor distT="0" distB="0" distL="114300" distR="114300" simplePos="0" relativeHeight="251658241" behindDoc="1" locked="1" layoutInCell="1" allowOverlap="0" wp14:anchorId="3D0905FB" wp14:editId="1E374028">
          <wp:simplePos x="0" y="0"/>
          <wp:positionH relativeFrom="leftMargin">
            <wp:posOffset>-10795</wp:posOffset>
          </wp:positionH>
          <wp:positionV relativeFrom="topMargin">
            <wp:posOffset>3810</wp:posOffset>
          </wp:positionV>
          <wp:extent cx="7574400" cy="10713600"/>
          <wp:effectExtent l="0" t="0" r="762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89314" w14:textId="77777777" w:rsidR="00E621CA" w:rsidRPr="008755B0" w:rsidRDefault="00E621CA" w:rsidP="00E621CA">
    <w:pPr>
      <w:pStyle w:val="Kopfzeile"/>
      <w:tabs>
        <w:tab w:val="clear" w:pos="4536"/>
        <w:tab w:val="clear" w:pos="9072"/>
        <w:tab w:val="center" w:pos="4609"/>
      </w:tabs>
      <w:jc w:val="both"/>
    </w:pPr>
    <w:r w:rsidRPr="008755B0">
      <w:rPr>
        <w:noProof/>
        <w:lang w:eastAsia="de-DE"/>
      </w:rPr>
      <w:drawing>
        <wp:anchor distT="0" distB="0" distL="114300" distR="114300" simplePos="0" relativeHeight="251658240" behindDoc="1" locked="1" layoutInCell="1" allowOverlap="0" wp14:anchorId="48A50D6E" wp14:editId="7F011910">
          <wp:simplePos x="0" y="0"/>
          <wp:positionH relativeFrom="leftMargin">
            <wp:posOffset>-10795</wp:posOffset>
          </wp:positionH>
          <wp:positionV relativeFrom="topMargin">
            <wp:posOffset>3175</wp:posOffset>
          </wp:positionV>
          <wp:extent cx="7574400" cy="10713600"/>
          <wp:effectExtent l="0" t="0" r="7620" b="0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94FAE"/>
    <w:multiLevelType w:val="hybridMultilevel"/>
    <w:tmpl w:val="3AE009E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039F4"/>
    <w:multiLevelType w:val="multilevel"/>
    <w:tmpl w:val="AC1E80CA"/>
    <w:styleLink w:val="Formatvorlage3"/>
    <w:lvl w:ilvl="0">
      <w:start w:val="1"/>
      <w:numFmt w:val="decimal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decimal"/>
      <w:lvlText w:val="%3.%2.%1"/>
      <w:lvlJc w:val="left"/>
      <w:pPr>
        <w:ind w:left="737" w:hanging="737"/>
      </w:pPr>
      <w:rPr>
        <w:rFonts w:ascii="Arial Narrow" w:hAnsi="Arial Narrow" w:hint="default"/>
        <w:b/>
        <w:i w:val="0"/>
        <w:caps/>
        <w:spacing w:val="-4"/>
        <w:sz w:val="24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abstractNum w:abstractNumId="2" w15:restartNumberingAfterBreak="0">
    <w:nsid w:val="29D74BC8"/>
    <w:multiLevelType w:val="hybridMultilevel"/>
    <w:tmpl w:val="0FF68B7E"/>
    <w:lvl w:ilvl="0" w:tplc="9C54C160">
      <w:start w:val="1"/>
      <w:numFmt w:val="decimal"/>
      <w:lvlText w:val="%1."/>
      <w:lvlJc w:val="left"/>
      <w:pPr>
        <w:ind w:left="720" w:hanging="360"/>
      </w:pPr>
      <w:rPr>
        <w:rFonts w:ascii="DIN OT Cond" w:hAnsi="DIN OT Cond" w:hint="default"/>
        <w:b/>
        <w:i w:val="0"/>
        <w:caps w:val="0"/>
        <w:strike w:val="0"/>
        <w:dstrike w:val="0"/>
        <w:vanish w:val="0"/>
        <w:color w:val="00A096"/>
        <w:sz w:val="32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8728E"/>
    <w:multiLevelType w:val="multilevel"/>
    <w:tmpl w:val="025CE3E2"/>
    <w:lvl w:ilvl="0">
      <w:start w:val="1"/>
      <w:numFmt w:val="decimal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lowerRoman"/>
      <w:lvlText w:val="%3)"/>
      <w:lvlJc w:val="left"/>
      <w:pPr>
        <w:ind w:left="0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abstractNum w:abstractNumId="4" w15:restartNumberingAfterBreak="0">
    <w:nsid w:val="3A132A79"/>
    <w:multiLevelType w:val="hybridMultilevel"/>
    <w:tmpl w:val="036CC96C"/>
    <w:lvl w:ilvl="0" w:tplc="EC60B81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19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B2EB9"/>
    <w:multiLevelType w:val="hybridMultilevel"/>
    <w:tmpl w:val="6D64EDBC"/>
    <w:lvl w:ilvl="0" w:tplc="514C2D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 w:themeColor="accent3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202BB"/>
    <w:multiLevelType w:val="multilevel"/>
    <w:tmpl w:val="D4B82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1726BD"/>
    <w:multiLevelType w:val="multilevel"/>
    <w:tmpl w:val="AC1E80CA"/>
    <w:numStyleLink w:val="Formatvorlage3"/>
  </w:abstractNum>
  <w:abstractNum w:abstractNumId="8" w15:restartNumberingAfterBreak="0">
    <w:nsid w:val="5164205E"/>
    <w:multiLevelType w:val="multilevel"/>
    <w:tmpl w:val="5F5E2854"/>
    <w:lvl w:ilvl="0">
      <w:start w:val="1"/>
      <w:numFmt w:val="decimal"/>
      <w:pStyle w:val="berschrift1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decimal"/>
      <w:pStyle w:val="berschrift111"/>
      <w:lvlText w:val="%1.%2.%3"/>
      <w:lvlJc w:val="left"/>
      <w:pPr>
        <w:ind w:left="737" w:hanging="737"/>
      </w:pPr>
      <w:rPr>
        <w:rFonts w:ascii="Arial Narrow" w:hAnsi="Arial Narrow" w:hint="default"/>
        <w:b/>
        <w:i w:val="0"/>
        <w:caps/>
        <w:spacing w:val="-4"/>
        <w:sz w:val="24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abstractNum w:abstractNumId="9" w15:restartNumberingAfterBreak="0">
    <w:nsid w:val="5A2C05B0"/>
    <w:multiLevelType w:val="hybridMultilevel"/>
    <w:tmpl w:val="E162285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305FC"/>
    <w:multiLevelType w:val="multilevel"/>
    <w:tmpl w:val="AC1E80CA"/>
    <w:numStyleLink w:val="Formatvorlage3"/>
  </w:abstractNum>
  <w:abstractNum w:abstractNumId="11" w15:restartNumberingAfterBreak="0">
    <w:nsid w:val="7D480D27"/>
    <w:multiLevelType w:val="multilevel"/>
    <w:tmpl w:val="CBF4FB7A"/>
    <w:styleLink w:val="Formatvorlage1"/>
    <w:lvl w:ilvl="0">
      <w:start w:val="1"/>
      <w:numFmt w:val="decimal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decimal"/>
      <w:lvlText w:val="%3.%1.%2"/>
      <w:lvlJc w:val="left"/>
      <w:pPr>
        <w:ind w:left="737" w:hanging="680"/>
      </w:pPr>
      <w:rPr>
        <w:rFonts w:ascii="Arial Narrow" w:hAnsi="Arial Narrow" w:hint="default"/>
        <w:b/>
        <w:i w:val="0"/>
        <w:sz w:val="24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num w:numId="1" w16cid:durableId="382754118">
    <w:abstractNumId w:val="9"/>
  </w:num>
  <w:num w:numId="2" w16cid:durableId="1151675453">
    <w:abstractNumId w:val="0"/>
  </w:num>
  <w:num w:numId="3" w16cid:durableId="1144736720">
    <w:abstractNumId w:val="2"/>
  </w:num>
  <w:num w:numId="4" w16cid:durableId="1931888543">
    <w:abstractNumId w:val="4"/>
  </w:num>
  <w:num w:numId="5" w16cid:durableId="1834682566">
    <w:abstractNumId w:val="3"/>
  </w:num>
  <w:num w:numId="6" w16cid:durableId="340743270">
    <w:abstractNumId w:val="5"/>
  </w:num>
  <w:num w:numId="7" w16cid:durableId="1045061059">
    <w:abstractNumId w:val="11"/>
  </w:num>
  <w:num w:numId="8" w16cid:durableId="641620175">
    <w:abstractNumId w:val="8"/>
  </w:num>
  <w:num w:numId="9" w16cid:durableId="322707749">
    <w:abstractNumId w:val="1"/>
  </w:num>
  <w:num w:numId="10" w16cid:durableId="1653755171">
    <w:abstractNumId w:val="10"/>
  </w:num>
  <w:num w:numId="11" w16cid:durableId="1080105778">
    <w:abstractNumId w:val="8"/>
    <w:lvlOverride w:ilvl="0">
      <w:lvl w:ilvl="0">
        <w:start w:val="1"/>
        <w:numFmt w:val="decimal"/>
        <w:pStyle w:val="berschrift1"/>
        <w:lvlText w:val="%1."/>
        <w:lvlJc w:val="left"/>
        <w:pPr>
          <w:ind w:left="0" w:hanging="35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8"/>
          <w:vertAlign w:val="baseline"/>
        </w:rPr>
      </w:lvl>
    </w:lvlOverride>
    <w:lvlOverride w:ilvl="1">
      <w:lvl w:ilvl="1">
        <w:start w:val="1"/>
        <w:numFmt w:val="decimal"/>
        <w:pStyle w:val="berschrift2"/>
        <w:isLgl/>
        <w:lvlText w:val="%1.%2"/>
        <w:lvlJc w:val="left"/>
        <w:pPr>
          <w:ind w:left="567" w:hanging="56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4"/>
          <w:vertAlign w:val="baseline"/>
        </w:rPr>
      </w:lvl>
    </w:lvlOverride>
    <w:lvlOverride w:ilvl="2">
      <w:lvl w:ilvl="2">
        <w:start w:val="1"/>
        <w:numFmt w:val="decimal"/>
        <w:pStyle w:val="berschrift111"/>
        <w:lvlText w:val="%3.%2.%1"/>
        <w:lvlJc w:val="left"/>
        <w:pPr>
          <w:ind w:left="737" w:hanging="680"/>
        </w:pPr>
        <w:rPr>
          <w:rFonts w:ascii="Arial Narrow" w:hAnsi="Arial Narrow" w:hint="default"/>
          <w:b/>
          <w:i w:val="0"/>
          <w:caps/>
          <w:spacing w:val="-4"/>
          <w:sz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hanging="357"/>
        </w:pPr>
        <w:rPr>
          <w:rFonts w:hint="default"/>
        </w:rPr>
      </w:lvl>
    </w:lvlOverride>
  </w:num>
  <w:num w:numId="12" w16cid:durableId="2071271403">
    <w:abstractNumId w:val="7"/>
  </w:num>
  <w:num w:numId="13" w16cid:durableId="437678205">
    <w:abstractNumId w:val="8"/>
    <w:lvlOverride w:ilvl="0">
      <w:lvl w:ilvl="0">
        <w:start w:val="1"/>
        <w:numFmt w:val="decimal"/>
        <w:pStyle w:val="berschrift1"/>
        <w:lvlText w:val="%1."/>
        <w:lvlJc w:val="left"/>
        <w:pPr>
          <w:ind w:left="0" w:hanging="35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8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567" w:hanging="56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4"/>
          <w:vertAlign w:val="baseline"/>
        </w:rPr>
      </w:lvl>
    </w:lvlOverride>
    <w:lvlOverride w:ilvl="2">
      <w:lvl w:ilvl="2">
        <w:start w:val="1"/>
        <w:numFmt w:val="decimal"/>
        <w:pStyle w:val="berschrift111"/>
        <w:lvlText w:val="%1.%2.%3"/>
        <w:lvlJc w:val="left"/>
        <w:pPr>
          <w:ind w:left="737" w:hanging="737"/>
        </w:pPr>
        <w:rPr>
          <w:rFonts w:ascii="Arial Narrow" w:hAnsi="Arial Narrow" w:hint="default"/>
          <w:b/>
          <w:i w:val="0"/>
          <w:caps/>
          <w:spacing w:val="-4"/>
          <w:sz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hanging="357"/>
        </w:pPr>
        <w:rPr>
          <w:rFonts w:hint="default"/>
        </w:rPr>
      </w:lvl>
    </w:lvlOverride>
  </w:num>
  <w:num w:numId="14" w16cid:durableId="1807121879">
    <w:abstractNumId w:val="8"/>
    <w:lvlOverride w:ilvl="0">
      <w:lvl w:ilvl="0">
        <w:start w:val="1"/>
        <w:numFmt w:val="decimal"/>
        <w:pStyle w:val="berschrift1"/>
        <w:lvlText w:val="%1."/>
        <w:lvlJc w:val="left"/>
        <w:pPr>
          <w:ind w:left="0" w:hanging="35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8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567" w:hanging="56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4"/>
          <w:vertAlign w:val="baseline"/>
        </w:rPr>
      </w:lvl>
    </w:lvlOverride>
    <w:lvlOverride w:ilvl="2">
      <w:lvl w:ilvl="2">
        <w:start w:val="1"/>
        <w:numFmt w:val="decimal"/>
        <w:pStyle w:val="berschrift111"/>
        <w:lvlText w:val="%1.%2.%3"/>
        <w:lvlJc w:val="left"/>
        <w:pPr>
          <w:ind w:left="737" w:hanging="737"/>
        </w:pPr>
        <w:rPr>
          <w:rFonts w:ascii="Arial Narrow" w:hAnsi="Arial Narrow" w:hint="default"/>
          <w:b/>
          <w:i w:val="0"/>
          <w:caps/>
          <w:spacing w:val="-4"/>
          <w:sz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hanging="357"/>
        </w:pPr>
        <w:rPr>
          <w:rFonts w:hint="default"/>
        </w:rPr>
      </w:lvl>
    </w:lvlOverride>
  </w:num>
  <w:num w:numId="15" w16cid:durableId="18701409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26oWDLC1iRAH28nBrinUex0l1toNn76TIcuUcWMI/XvaF6+6DmrScXnT6mg+5SAB3z5ojydWUbcIKxt9I6LywQ==" w:salt="4g436zoFd5SCV1xiX7Qfjw==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F5C"/>
    <w:rsid w:val="00044798"/>
    <w:rsid w:val="0007394B"/>
    <w:rsid w:val="000817C3"/>
    <w:rsid w:val="00090A88"/>
    <w:rsid w:val="00092C8A"/>
    <w:rsid w:val="00097A6C"/>
    <w:rsid w:val="000A7AA8"/>
    <w:rsid w:val="000B46A0"/>
    <w:rsid w:val="000C14F7"/>
    <w:rsid w:val="000C1679"/>
    <w:rsid w:val="000D5940"/>
    <w:rsid w:val="000D59E7"/>
    <w:rsid w:val="000E48ED"/>
    <w:rsid w:val="001430B1"/>
    <w:rsid w:val="0015036F"/>
    <w:rsid w:val="00160873"/>
    <w:rsid w:val="00174B1E"/>
    <w:rsid w:val="00186C40"/>
    <w:rsid w:val="001C0409"/>
    <w:rsid w:val="001C211B"/>
    <w:rsid w:val="001D689F"/>
    <w:rsid w:val="00200C6D"/>
    <w:rsid w:val="00205921"/>
    <w:rsid w:val="0021102A"/>
    <w:rsid w:val="00232570"/>
    <w:rsid w:val="00244AA6"/>
    <w:rsid w:val="00257D3A"/>
    <w:rsid w:val="002602B4"/>
    <w:rsid w:val="00286410"/>
    <w:rsid w:val="002A59C8"/>
    <w:rsid w:val="002A67E8"/>
    <w:rsid w:val="002B3006"/>
    <w:rsid w:val="002B612D"/>
    <w:rsid w:val="002C53D6"/>
    <w:rsid w:val="002C5B16"/>
    <w:rsid w:val="002E191E"/>
    <w:rsid w:val="0032102F"/>
    <w:rsid w:val="00333AA5"/>
    <w:rsid w:val="00360223"/>
    <w:rsid w:val="0036311C"/>
    <w:rsid w:val="003A6224"/>
    <w:rsid w:val="003E05A4"/>
    <w:rsid w:val="00441FC6"/>
    <w:rsid w:val="00454B1C"/>
    <w:rsid w:val="0046678C"/>
    <w:rsid w:val="00480DE2"/>
    <w:rsid w:val="004864EB"/>
    <w:rsid w:val="0049790D"/>
    <w:rsid w:val="004B49BA"/>
    <w:rsid w:val="004F7FF0"/>
    <w:rsid w:val="00501908"/>
    <w:rsid w:val="005404DF"/>
    <w:rsid w:val="0055016B"/>
    <w:rsid w:val="005701EA"/>
    <w:rsid w:val="00570C2D"/>
    <w:rsid w:val="00576D46"/>
    <w:rsid w:val="00593DF7"/>
    <w:rsid w:val="005A6A1D"/>
    <w:rsid w:val="005B4515"/>
    <w:rsid w:val="005C77D8"/>
    <w:rsid w:val="005D5202"/>
    <w:rsid w:val="005E7ABF"/>
    <w:rsid w:val="0063369A"/>
    <w:rsid w:val="0066718C"/>
    <w:rsid w:val="00671AE9"/>
    <w:rsid w:val="00672725"/>
    <w:rsid w:val="00681465"/>
    <w:rsid w:val="006B2525"/>
    <w:rsid w:val="006B3E03"/>
    <w:rsid w:val="006B7A16"/>
    <w:rsid w:val="006C45D6"/>
    <w:rsid w:val="006E5FDC"/>
    <w:rsid w:val="00701A33"/>
    <w:rsid w:val="00710776"/>
    <w:rsid w:val="007501F4"/>
    <w:rsid w:val="00775E56"/>
    <w:rsid w:val="00780E01"/>
    <w:rsid w:val="00786BEF"/>
    <w:rsid w:val="007943A2"/>
    <w:rsid w:val="007A1CDB"/>
    <w:rsid w:val="007B4574"/>
    <w:rsid w:val="007C780F"/>
    <w:rsid w:val="007C78C8"/>
    <w:rsid w:val="007F24D3"/>
    <w:rsid w:val="007F48C7"/>
    <w:rsid w:val="00804AA5"/>
    <w:rsid w:val="00810F28"/>
    <w:rsid w:val="0081300A"/>
    <w:rsid w:val="00820FEB"/>
    <w:rsid w:val="00824A1E"/>
    <w:rsid w:val="008522BE"/>
    <w:rsid w:val="00872431"/>
    <w:rsid w:val="008755B0"/>
    <w:rsid w:val="008D2AFC"/>
    <w:rsid w:val="008E28A7"/>
    <w:rsid w:val="008F1064"/>
    <w:rsid w:val="008F402C"/>
    <w:rsid w:val="008F4DFA"/>
    <w:rsid w:val="0091751D"/>
    <w:rsid w:val="00943854"/>
    <w:rsid w:val="00950887"/>
    <w:rsid w:val="00977991"/>
    <w:rsid w:val="009A2546"/>
    <w:rsid w:val="009A771B"/>
    <w:rsid w:val="009C39A2"/>
    <w:rsid w:val="009D0DC4"/>
    <w:rsid w:val="009D6312"/>
    <w:rsid w:val="009E3D58"/>
    <w:rsid w:val="009F50D2"/>
    <w:rsid w:val="00A10B26"/>
    <w:rsid w:val="00A33E06"/>
    <w:rsid w:val="00A54877"/>
    <w:rsid w:val="00A612D4"/>
    <w:rsid w:val="00A62DDE"/>
    <w:rsid w:val="00A639D9"/>
    <w:rsid w:val="00A76455"/>
    <w:rsid w:val="00A76E0B"/>
    <w:rsid w:val="00AB2E11"/>
    <w:rsid w:val="00AE6317"/>
    <w:rsid w:val="00B22B5B"/>
    <w:rsid w:val="00B36AD9"/>
    <w:rsid w:val="00B4566F"/>
    <w:rsid w:val="00B5756F"/>
    <w:rsid w:val="00B60B5F"/>
    <w:rsid w:val="00B760F5"/>
    <w:rsid w:val="00BB0BB9"/>
    <w:rsid w:val="00BB6F39"/>
    <w:rsid w:val="00BC3D14"/>
    <w:rsid w:val="00BF26D4"/>
    <w:rsid w:val="00C45F5C"/>
    <w:rsid w:val="00C5182D"/>
    <w:rsid w:val="00C61B65"/>
    <w:rsid w:val="00C720F0"/>
    <w:rsid w:val="00C7262E"/>
    <w:rsid w:val="00C90A2C"/>
    <w:rsid w:val="00CB399F"/>
    <w:rsid w:val="00CE2D52"/>
    <w:rsid w:val="00D07636"/>
    <w:rsid w:val="00D153FF"/>
    <w:rsid w:val="00D45057"/>
    <w:rsid w:val="00D77CC9"/>
    <w:rsid w:val="00D921BD"/>
    <w:rsid w:val="00DA4BFB"/>
    <w:rsid w:val="00DA59C6"/>
    <w:rsid w:val="00DB696E"/>
    <w:rsid w:val="00DC6A4F"/>
    <w:rsid w:val="00DD6D6F"/>
    <w:rsid w:val="00DE7BA8"/>
    <w:rsid w:val="00E13B2B"/>
    <w:rsid w:val="00E50767"/>
    <w:rsid w:val="00E5320C"/>
    <w:rsid w:val="00E621CA"/>
    <w:rsid w:val="00E70FA5"/>
    <w:rsid w:val="00E83956"/>
    <w:rsid w:val="00E8643E"/>
    <w:rsid w:val="00EA192A"/>
    <w:rsid w:val="00EB103F"/>
    <w:rsid w:val="00EB329E"/>
    <w:rsid w:val="00EB36CA"/>
    <w:rsid w:val="00EB6548"/>
    <w:rsid w:val="00EC7CDE"/>
    <w:rsid w:val="00EE5433"/>
    <w:rsid w:val="00EF78C6"/>
    <w:rsid w:val="00F030E7"/>
    <w:rsid w:val="00F10DA6"/>
    <w:rsid w:val="00F23B06"/>
    <w:rsid w:val="00F545D2"/>
    <w:rsid w:val="00F83DCE"/>
    <w:rsid w:val="00F87B6B"/>
    <w:rsid w:val="00F9255B"/>
    <w:rsid w:val="00FA033B"/>
    <w:rsid w:val="00FB0F03"/>
    <w:rsid w:val="00FB6AFB"/>
    <w:rsid w:val="00FC43D9"/>
    <w:rsid w:val="00FC5FF7"/>
    <w:rsid w:val="00FD2E7B"/>
    <w:rsid w:val="00FF0C9B"/>
    <w:rsid w:val="00FF6CD6"/>
    <w:rsid w:val="5A31D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17498"/>
  <w15:chartTrackingRefBased/>
  <w15:docId w15:val="{491775A5-A7A2-45CB-B105-1DA42D68D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ließtext"/>
    <w:qFormat/>
    <w:rsid w:val="00E83956"/>
    <w:pPr>
      <w:spacing w:after="190" w:line="260" w:lineRule="exact"/>
    </w:pPr>
    <w:rPr>
      <w:spacing w:val="8"/>
      <w:sz w:val="19"/>
    </w:rPr>
  </w:style>
  <w:style w:type="paragraph" w:styleId="berschrift1">
    <w:name w:val="heading 1"/>
    <w:next w:val="Standard"/>
    <w:link w:val="berschrift1Zchn"/>
    <w:uiPriority w:val="9"/>
    <w:qFormat/>
    <w:rsid w:val="006B2525"/>
    <w:pPr>
      <w:keepNext/>
      <w:keepLines/>
      <w:numPr>
        <w:numId w:val="8"/>
      </w:numPr>
      <w:spacing w:before="560" w:after="190" w:line="330" w:lineRule="exact"/>
      <w:contextualSpacing/>
      <w:outlineLvl w:val="0"/>
    </w:pPr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paragraph" w:styleId="berschrift2">
    <w:name w:val="heading 2"/>
    <w:aliases w:val="2. Überschrift"/>
    <w:next w:val="Standard"/>
    <w:link w:val="berschrift2Zchn"/>
    <w:uiPriority w:val="9"/>
    <w:unhideWhenUsed/>
    <w:qFormat/>
    <w:rsid w:val="006B2525"/>
    <w:pPr>
      <w:keepNext/>
      <w:keepLines/>
      <w:numPr>
        <w:ilvl w:val="1"/>
        <w:numId w:val="8"/>
      </w:numPr>
      <w:spacing w:before="600"/>
      <w:contextualSpacing/>
      <w:outlineLvl w:val="1"/>
    </w:pPr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rsid w:val="00DA59C6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B2525"/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9"/>
    <w:rsid w:val="006B2525"/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customStyle="1" w:styleId="UnterberschriftZwischenberschrift">
    <w:name w:val="Unterüberschrift/Zwischenüberschrift"/>
    <w:basedOn w:val="Standard"/>
    <w:next w:val="Standard"/>
    <w:link w:val="UnterberschriftZwischenberschriftZchn"/>
    <w:qFormat/>
    <w:rsid w:val="0091751D"/>
    <w:pPr>
      <w:spacing w:after="0" w:line="410" w:lineRule="exact"/>
    </w:pPr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paragraph" w:styleId="Titel">
    <w:name w:val="Title"/>
    <w:aliases w:val="Einleitung/Absatzüberschrift"/>
    <w:next w:val="Standard"/>
    <w:link w:val="TitelZchn"/>
    <w:uiPriority w:val="10"/>
    <w:qFormat/>
    <w:rsid w:val="00EE5433"/>
    <w:pPr>
      <w:spacing w:before="420" w:after="210" w:line="300" w:lineRule="exact"/>
      <w:contextualSpacing/>
    </w:pPr>
    <w:rPr>
      <w:rFonts w:eastAsiaTheme="majorEastAsia" w:cstheme="majorBidi"/>
      <w:b/>
      <w:spacing w:val="8"/>
      <w:kern w:val="28"/>
      <w:sz w:val="21"/>
      <w:szCs w:val="5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59C6"/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character" w:customStyle="1" w:styleId="UnterberschriftZwischenberschriftZchn">
    <w:name w:val="Unterüberschrift/Zwischenüberschrift Zchn"/>
    <w:basedOn w:val="Absatz-Standardschriftart"/>
    <w:link w:val="UnterberschriftZwischenberschrift"/>
    <w:rsid w:val="0091751D"/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character" w:customStyle="1" w:styleId="TitelZchn">
    <w:name w:val="Titel Zchn"/>
    <w:aliases w:val="Einleitung/Absatzüberschrift Zchn"/>
    <w:basedOn w:val="Absatz-Standardschriftart"/>
    <w:link w:val="Titel"/>
    <w:uiPriority w:val="10"/>
    <w:rsid w:val="00EE5433"/>
    <w:rPr>
      <w:rFonts w:eastAsiaTheme="majorEastAsia" w:cstheme="majorBidi"/>
      <w:b/>
      <w:spacing w:val="8"/>
      <w:kern w:val="28"/>
      <w:sz w:val="21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21CA"/>
    <w:rPr>
      <w:rFonts w:ascii="DIN 2014" w:hAnsi="DIN 2014"/>
      <w:b/>
      <w:sz w:val="19"/>
    </w:rPr>
  </w:style>
  <w:style w:type="paragraph" w:styleId="Fuzeile">
    <w:name w:val="footer"/>
    <w:basedOn w:val="Standard"/>
    <w:link w:val="Fu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21CA"/>
    <w:rPr>
      <w:rFonts w:ascii="DIN 2014" w:hAnsi="DIN 2014"/>
      <w:b/>
      <w:sz w:val="19"/>
    </w:rPr>
  </w:style>
  <w:style w:type="paragraph" w:customStyle="1" w:styleId="AbsenderAdressfelder">
    <w:name w:val="Absender Adressfelder"/>
    <w:basedOn w:val="Standard"/>
    <w:link w:val="AbsenderAdressfelderZchn"/>
    <w:autoRedefine/>
    <w:rsid w:val="00174B1E"/>
    <w:pPr>
      <w:spacing w:after="140" w:line="240" w:lineRule="auto"/>
      <w:jc w:val="center"/>
    </w:pPr>
    <w:rPr>
      <w:sz w:val="14"/>
    </w:rPr>
  </w:style>
  <w:style w:type="paragraph" w:customStyle="1" w:styleId="EmpfngerAdressfeld">
    <w:name w:val="Empfänger Adressfeld"/>
    <w:basedOn w:val="AbsenderAdressfelder"/>
    <w:link w:val="EmpfngerAdressfeldZchn"/>
    <w:rsid w:val="00F83DCE"/>
    <w:rPr>
      <w:sz w:val="17"/>
    </w:rPr>
  </w:style>
  <w:style w:type="character" w:customStyle="1" w:styleId="AbsenderAdressfelderZchn">
    <w:name w:val="Absender Adressfelder Zchn"/>
    <w:basedOn w:val="Absatz-Standardschriftart"/>
    <w:link w:val="AbsenderAdressfelder"/>
    <w:rsid w:val="00174B1E"/>
    <w:rPr>
      <w:rFonts w:ascii="ArialMT" w:hAnsi="ArialMT"/>
      <w:b/>
      <w:sz w:val="14"/>
    </w:rPr>
  </w:style>
  <w:style w:type="character" w:styleId="Hyperlink">
    <w:name w:val="Hyperlink"/>
    <w:basedOn w:val="Absatz-Standardschriftart"/>
    <w:uiPriority w:val="99"/>
    <w:unhideWhenUsed/>
    <w:rsid w:val="00F83DCE"/>
    <w:rPr>
      <w:color w:val="5F5F5F" w:themeColor="hyperlink"/>
      <w:u w:val="single"/>
    </w:rPr>
  </w:style>
  <w:style w:type="character" w:customStyle="1" w:styleId="EmpfngerAdressfeldZchn">
    <w:name w:val="Empfänger Adressfeld Zchn"/>
    <w:basedOn w:val="AbsenderAdressfelderZchn"/>
    <w:link w:val="EmpfngerAdressfeld"/>
    <w:rsid w:val="00F83DCE"/>
    <w:rPr>
      <w:rFonts w:asciiTheme="minorHAnsi" w:hAnsiTheme="minorHAnsi"/>
      <w:b/>
      <w:sz w:val="17"/>
    </w:rPr>
  </w:style>
  <w:style w:type="paragraph" w:styleId="Listenabsatz">
    <w:name w:val="List Paragraph"/>
    <w:basedOn w:val="Standard"/>
    <w:link w:val="ListenabsatzZchn"/>
    <w:uiPriority w:val="34"/>
    <w:rsid w:val="002602B4"/>
    <w:pPr>
      <w:ind w:left="720"/>
      <w:contextualSpacing/>
    </w:pPr>
  </w:style>
  <w:style w:type="paragraph" w:customStyle="1" w:styleId="Titelzeile">
    <w:name w:val="Titelzeile"/>
    <w:link w:val="TitelzeileZchn"/>
    <w:qFormat/>
    <w:rsid w:val="006B2525"/>
    <w:pPr>
      <w:spacing w:after="0" w:line="690" w:lineRule="exact"/>
    </w:pPr>
    <w:rPr>
      <w:rFonts w:ascii="Arial Narrow" w:eastAsiaTheme="majorEastAsia" w:hAnsi="Arial Narrow" w:cstheme="majorBidi"/>
      <w:b/>
      <w:caps/>
      <w:noProof/>
      <w:color w:val="000000" w:themeColor="text1"/>
      <w:spacing w:val="-4"/>
      <w:sz w:val="64"/>
      <w:szCs w:val="26"/>
      <w:lang w:eastAsia="de-DE"/>
    </w:rPr>
  </w:style>
  <w:style w:type="character" w:customStyle="1" w:styleId="TitelzeileZchn">
    <w:name w:val="Titelzeile Zchn"/>
    <w:basedOn w:val="berschrift2Zchn"/>
    <w:link w:val="Titelzeile"/>
    <w:rsid w:val="006B2525"/>
    <w:rPr>
      <w:rFonts w:ascii="Arial Narrow" w:eastAsiaTheme="majorEastAsia" w:hAnsi="Arial Narrow" w:cstheme="majorBidi"/>
      <w:b/>
      <w:caps/>
      <w:noProof/>
      <w:color w:val="000000" w:themeColor="text1"/>
      <w:spacing w:val="-4"/>
      <w:sz w:val="64"/>
      <w:szCs w:val="26"/>
      <w:lang w:eastAsia="de-DE"/>
    </w:rPr>
  </w:style>
  <w:style w:type="table" w:styleId="Tabellenraster">
    <w:name w:val="Table Grid"/>
    <w:basedOn w:val="NormaleTabelle"/>
    <w:uiPriority w:val="39"/>
    <w:rsid w:val="00EE5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ormatvorlage1">
    <w:name w:val="Formatvorlage1"/>
    <w:uiPriority w:val="99"/>
    <w:rsid w:val="00044798"/>
    <w:pPr>
      <w:numPr>
        <w:numId w:val="7"/>
      </w:numPr>
    </w:pPr>
  </w:style>
  <w:style w:type="paragraph" w:customStyle="1" w:styleId="Formatvorlage2">
    <w:name w:val="Formatvorlage2"/>
    <w:basedOn w:val="Listenabsatz"/>
    <w:link w:val="Formatvorlage2Zchn"/>
    <w:rsid w:val="00F23B06"/>
    <w:pPr>
      <w:ind w:left="0"/>
    </w:pPr>
    <w:rPr>
      <w:rFonts w:ascii="Arial Narrow" w:hAnsi="Arial Narrow"/>
      <w:sz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F23B06"/>
    <w:rPr>
      <w:spacing w:val="8"/>
      <w:sz w:val="19"/>
    </w:rPr>
  </w:style>
  <w:style w:type="character" w:customStyle="1" w:styleId="Formatvorlage2Zchn">
    <w:name w:val="Formatvorlage2 Zchn"/>
    <w:basedOn w:val="ListenabsatzZchn"/>
    <w:link w:val="Formatvorlage2"/>
    <w:rsid w:val="00F23B06"/>
    <w:rPr>
      <w:rFonts w:ascii="Arial Narrow" w:hAnsi="Arial Narrow"/>
      <w:spacing w:val="8"/>
      <w:sz w:val="24"/>
    </w:rPr>
  </w:style>
  <w:style w:type="paragraph" w:customStyle="1" w:styleId="Unterberschrift">
    <w:name w:val="Unterüberschrift"/>
    <w:basedOn w:val="Formatvorlage2"/>
    <w:link w:val="UnterberschriftZchn"/>
    <w:qFormat/>
    <w:rsid w:val="0032102F"/>
    <w:pPr>
      <w:ind w:left="680"/>
    </w:pPr>
    <w:rPr>
      <w:b/>
      <w:caps/>
      <w:color w:val="000000" w:themeColor="text1"/>
      <w:spacing w:val="-4"/>
    </w:rPr>
  </w:style>
  <w:style w:type="character" w:customStyle="1" w:styleId="UnterberschriftZchn">
    <w:name w:val="Unterüberschrift Zchn"/>
    <w:basedOn w:val="Formatvorlage2Zchn"/>
    <w:link w:val="Unterberschrift"/>
    <w:rsid w:val="0032102F"/>
    <w:rPr>
      <w:rFonts w:ascii="Arial Narrow" w:hAnsi="Arial Narrow"/>
      <w:b/>
      <w:caps/>
      <w:color w:val="000000" w:themeColor="text1"/>
      <w:spacing w:val="-4"/>
      <w:sz w:val="24"/>
    </w:rPr>
  </w:style>
  <w:style w:type="numbering" w:customStyle="1" w:styleId="Formatvorlage3">
    <w:name w:val="Formatvorlage3"/>
    <w:basedOn w:val="KeineListe"/>
    <w:uiPriority w:val="99"/>
    <w:rsid w:val="0066718C"/>
    <w:pPr>
      <w:numPr>
        <w:numId w:val="9"/>
      </w:numPr>
    </w:pPr>
  </w:style>
  <w:style w:type="paragraph" w:customStyle="1" w:styleId="berschriften3">
    <w:name w:val="Überschriften 3"/>
    <w:basedOn w:val="Listenabsatz"/>
    <w:link w:val="berschriften3Zchn"/>
    <w:rsid w:val="0066718C"/>
    <w:pPr>
      <w:ind w:left="737" w:hanging="737"/>
    </w:pPr>
    <w:rPr>
      <w:rFonts w:ascii="Arial Narrow" w:hAnsi="Arial Narrow"/>
      <w:b/>
      <w:caps/>
      <w:spacing w:val="-4"/>
      <w:sz w:val="24"/>
    </w:rPr>
  </w:style>
  <w:style w:type="character" w:customStyle="1" w:styleId="berschriften3Zchn">
    <w:name w:val="Überschriften 3 Zchn"/>
    <w:basedOn w:val="ListenabsatzZchn"/>
    <w:link w:val="berschriften3"/>
    <w:rsid w:val="0066718C"/>
    <w:rPr>
      <w:rFonts w:ascii="Arial Narrow" w:hAnsi="Arial Narrow"/>
      <w:b/>
      <w:caps/>
      <w:spacing w:val="-4"/>
      <w:sz w:val="24"/>
    </w:rPr>
  </w:style>
  <w:style w:type="paragraph" w:customStyle="1" w:styleId="berschrift111">
    <w:name w:val="Überschrift 1.1.1"/>
    <w:basedOn w:val="Listenabsatz"/>
    <w:link w:val="berschrift111Zchn"/>
    <w:autoRedefine/>
    <w:qFormat/>
    <w:rsid w:val="00DA59C6"/>
    <w:pPr>
      <w:numPr>
        <w:ilvl w:val="2"/>
        <w:numId w:val="8"/>
      </w:numPr>
      <w:spacing w:line="240" w:lineRule="auto"/>
    </w:pPr>
    <w:rPr>
      <w:rFonts w:ascii="Arial Narrow" w:hAnsi="Arial Narrow"/>
      <w:b/>
      <w:caps/>
      <w:spacing w:val="-4"/>
      <w:sz w:val="24"/>
      <w:lang w:val="en-US"/>
    </w:rPr>
  </w:style>
  <w:style w:type="character" w:customStyle="1" w:styleId="berschrift111Zchn">
    <w:name w:val="Überschrift 1.1.1 Zchn"/>
    <w:basedOn w:val="ListenabsatzZchn"/>
    <w:link w:val="berschrift111"/>
    <w:rsid w:val="00DA59C6"/>
    <w:rPr>
      <w:rFonts w:ascii="Arial Narrow" w:hAnsi="Arial Narrow"/>
      <w:b/>
      <w:caps/>
      <w:spacing w:val="-4"/>
      <w:sz w:val="24"/>
      <w:lang w:val="en-US"/>
    </w:rPr>
  </w:style>
  <w:style w:type="character" w:styleId="Fett">
    <w:name w:val="Strong"/>
    <w:basedOn w:val="Absatz-Standardschriftart"/>
    <w:uiPriority w:val="22"/>
    <w:qFormat/>
    <w:rsid w:val="00F030E7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E3D5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E3D5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E3D58"/>
    <w:rPr>
      <w:spacing w:val="8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E3D5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E3D58"/>
    <w:rPr>
      <w:b/>
      <w:bCs/>
      <w:spacing w:val="8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9E3D58"/>
    <w:rPr>
      <w:color w:val="808080"/>
    </w:rPr>
  </w:style>
  <w:style w:type="character" w:styleId="Erwhnung">
    <w:name w:val="Mention"/>
    <w:basedOn w:val="Absatz-Standardschriftart"/>
    <w:uiPriority w:val="99"/>
    <w:unhideWhenUsed/>
    <w:rsid w:val="00A62DD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edienanstalt-nrw.d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edienanstalt-nrw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lfmnrw.sharepoint.com/sites/LFM-Templates/Templates/%5bVergabe%5d%20-%20Preisblat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DD54138FF44BC9B8EF852815C0A5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67CB5E-81EF-4558-83AB-4FEA5648064E}"/>
      </w:docPartPr>
      <w:docPartBody>
        <w:p w:rsidR="00977B5D" w:rsidRDefault="00FE4602" w:rsidP="00FE4602">
          <w:pPr>
            <w:pStyle w:val="4EDD54138FF44BC9B8EF852815C0A5293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Preis (netto)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E54FB6BC6742B9A5F93E90850AF1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583B72-0BF7-490E-B9CC-655066A8B8F6}"/>
      </w:docPartPr>
      <w:docPartBody>
        <w:p w:rsidR="00977B5D" w:rsidRDefault="00FE4602" w:rsidP="00FE4602">
          <w:pPr>
            <w:pStyle w:val="FEE54FB6BC6742B9A5F93E90850AF14A3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Preis (brutto)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EA16409A224749BA9AF3FAC61DABD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8E3698-1A5A-4AC0-98AB-3CABA9E1ED17}"/>
      </w:docPartPr>
      <w:docPartBody>
        <w:p w:rsidR="00977B5D" w:rsidRDefault="00FE4602" w:rsidP="00FE4602">
          <w:pPr>
            <w:pStyle w:val="EA16409A224749BA9AF3FAC61DABD6503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Betrag (netto) in €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C319056949D5400D85E67224006A1F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C4BEC8-1221-4D2C-84BF-8DAE23744C4B}"/>
      </w:docPartPr>
      <w:docPartBody>
        <w:p w:rsidR="00977B5D" w:rsidRDefault="00FE4602" w:rsidP="00FE4602">
          <w:pPr>
            <w:pStyle w:val="C319056949D5400D85E67224006A1F2B3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die MwSt. in €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9791E17F45443B2BDAF29B3DB1063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44A11B-04AB-4999-8012-3D1EB17E8209}"/>
      </w:docPartPr>
      <w:docPartBody>
        <w:p w:rsidR="00977B5D" w:rsidRDefault="00FE4602" w:rsidP="00FE4602">
          <w:pPr>
            <w:pStyle w:val="59791E17F45443B2BDAF29B3DB1063AC3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Betrag (brutto) in €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8AF318FD2595471EB3C757EA954C64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F6973F-335C-4B19-A714-B886C15F51AB}"/>
      </w:docPartPr>
      <w:docPartBody>
        <w:p w:rsidR="00977B5D" w:rsidRDefault="00FE4602" w:rsidP="00FE4602">
          <w:pPr>
            <w:pStyle w:val="8AF318FD2595471EB3C757EA954C645B3"/>
          </w:pPr>
          <w:r w:rsidRPr="0078335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3FCBB8420F41EEA02088251918D9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7F98CB-EC2A-4220-AFB5-77A61683CCA8}"/>
      </w:docPartPr>
      <w:docPartBody>
        <w:p w:rsidR="00977B5D" w:rsidRDefault="00FE4602" w:rsidP="00FE4602">
          <w:pPr>
            <w:pStyle w:val="9F3FCBB8420F41EEA02088251918D9393"/>
          </w:pPr>
          <w:r w:rsidRPr="00C720F0">
            <w:rPr>
              <w:rStyle w:val="Platzhaltertext"/>
              <w:szCs w:val="19"/>
            </w:rPr>
            <w:t>Klicken Sie hier, um Text einzugeben.</w:t>
          </w:r>
        </w:p>
      </w:docPartBody>
    </w:docPart>
    <w:docPart>
      <w:docPartPr>
        <w:name w:val="0934DB5158B3418CB9D3FBCC418790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A09D5B-8868-4B67-B59F-CD05A05B3D96}"/>
      </w:docPartPr>
      <w:docPartBody>
        <w:p w:rsidR="00977B5D" w:rsidRDefault="00FE4602" w:rsidP="00FE4602">
          <w:pPr>
            <w:pStyle w:val="0934DB5158B3418CB9D3FBCC418790E62"/>
          </w:pPr>
          <w:r w:rsidRPr="00157A51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die MwSt. in % </w:t>
          </w:r>
          <w:r w:rsidRPr="00157A51">
            <w:rPr>
              <w:rStyle w:val="Platzhaltertext"/>
            </w:rPr>
            <w:t>einzugeben.</w:t>
          </w:r>
        </w:p>
      </w:docPartBody>
    </w:docPart>
    <w:docPart>
      <w:docPartPr>
        <w:name w:val="9E22B6472D1E473B81A6E40F11B0D3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4A9E1A-3655-41D9-8851-966FB3B2AF42}"/>
      </w:docPartPr>
      <w:docPartBody>
        <w:p w:rsidR="00977B5D" w:rsidRDefault="00FE4602" w:rsidP="00FE4602">
          <w:pPr>
            <w:pStyle w:val="9E22B6472D1E473B81A6E40F11B0D3901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Preis (netto)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E8C06B26D816486EA7C49EF0195EBD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F2BF1C-A113-466D-8737-8C63B4780622}"/>
      </w:docPartPr>
      <w:docPartBody>
        <w:p w:rsidR="00977B5D" w:rsidRDefault="00FE4602" w:rsidP="00FE4602">
          <w:pPr>
            <w:pStyle w:val="E8C06B26D816486EA7C49EF0195EBDF31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Preis (netto)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1D70485B9019453AB0B7584915514F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22AEE3-41AD-4680-80C8-F669BD01790D}"/>
      </w:docPartPr>
      <w:docPartBody>
        <w:p w:rsidR="00977B5D" w:rsidRDefault="00FE4602" w:rsidP="00FE4602">
          <w:pPr>
            <w:pStyle w:val="1D70485B9019453AB0B7584915514F251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Preis (netto)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CA44E61499194D5383A322F1035E6F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42AEB8-E44A-4875-B0B0-215921582365}"/>
      </w:docPartPr>
      <w:docPartBody>
        <w:p w:rsidR="00977B5D" w:rsidRDefault="00FE4602" w:rsidP="00FE4602">
          <w:pPr>
            <w:pStyle w:val="CA44E61499194D5383A322F1035E6F501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Preis (netto)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B85D3AA51624D3087C89B2A32ACA7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29B31-0134-480E-815F-C2E6EADF83C1}"/>
      </w:docPartPr>
      <w:docPartBody>
        <w:p w:rsidR="00977B5D" w:rsidRDefault="00FE4602" w:rsidP="00FE4602">
          <w:pPr>
            <w:pStyle w:val="FB85D3AA51624D3087C89B2A32ACA77E1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Preis (netto)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487542D85EA4CB78027AE4EBE9FFB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8EBC6E-6BBF-45C1-9AFB-F09C0772B130}"/>
      </w:docPartPr>
      <w:docPartBody>
        <w:p w:rsidR="00977B5D" w:rsidRDefault="00FE4602" w:rsidP="00FE4602">
          <w:pPr>
            <w:pStyle w:val="5487542D85EA4CB78027AE4EBE9FFB6B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Preis (brutto)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F94D3D09C6AD4C50A1B929D0CE5389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0007F2-B2EF-41EF-BC78-669F6D335FEE}"/>
      </w:docPartPr>
      <w:docPartBody>
        <w:p w:rsidR="00977B5D" w:rsidRDefault="00FE4602" w:rsidP="00FE4602">
          <w:pPr>
            <w:pStyle w:val="F94D3D09C6AD4C50A1B929D0CE538916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Preis (brutto)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233AC655A02D414B8D11D9A657C790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FE8036-B46D-4476-B801-C13E73E9BBD8}"/>
      </w:docPartPr>
      <w:docPartBody>
        <w:p w:rsidR="00977B5D" w:rsidRDefault="00FE4602" w:rsidP="00FE4602">
          <w:pPr>
            <w:pStyle w:val="233AC655A02D414B8D11D9A657C7905B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Preis (brutto)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7F363864E2324352B40787D7653126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71C6BD-D8AF-4173-B571-57DA9E50BE06}"/>
      </w:docPartPr>
      <w:docPartBody>
        <w:p w:rsidR="00977B5D" w:rsidRDefault="00FE4602" w:rsidP="00FE4602">
          <w:pPr>
            <w:pStyle w:val="7F363864E2324352B40787D7653126AA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Preis (brutto)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147A9023B11E4F0E8E953D8E712495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9C7F81-63A4-4003-8692-631870FCCD2E}"/>
      </w:docPartPr>
      <w:docPartBody>
        <w:p w:rsidR="00977B5D" w:rsidRDefault="00FE4602" w:rsidP="00FE4602">
          <w:pPr>
            <w:pStyle w:val="147A9023B11E4F0E8E953D8E71249573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Preis (brutto)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ECA28B-BA62-418E-B310-403BFA035B7D}"/>
      </w:docPartPr>
      <w:docPartBody>
        <w:p w:rsidR="0082186E" w:rsidRDefault="0082186E">
          <w:r w:rsidRPr="00D234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IN OT Cond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mbria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602"/>
    <w:rsid w:val="000A1768"/>
    <w:rsid w:val="000C1679"/>
    <w:rsid w:val="0012202D"/>
    <w:rsid w:val="001C1B3A"/>
    <w:rsid w:val="001C211B"/>
    <w:rsid w:val="00360223"/>
    <w:rsid w:val="00671AE9"/>
    <w:rsid w:val="00701A33"/>
    <w:rsid w:val="00710776"/>
    <w:rsid w:val="00775E56"/>
    <w:rsid w:val="007F48C7"/>
    <w:rsid w:val="0082186E"/>
    <w:rsid w:val="00872E46"/>
    <w:rsid w:val="009070B0"/>
    <w:rsid w:val="00943854"/>
    <w:rsid w:val="00977B5D"/>
    <w:rsid w:val="00990656"/>
    <w:rsid w:val="009D0DC4"/>
    <w:rsid w:val="00A2662D"/>
    <w:rsid w:val="00B3485D"/>
    <w:rsid w:val="00B3641D"/>
    <w:rsid w:val="00BC3D14"/>
    <w:rsid w:val="00DA0B47"/>
    <w:rsid w:val="00DB696E"/>
    <w:rsid w:val="00DC6A4F"/>
    <w:rsid w:val="00F13DFC"/>
    <w:rsid w:val="00F9255B"/>
    <w:rsid w:val="00FE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2186E"/>
    <w:rPr>
      <w:color w:val="808080"/>
    </w:rPr>
  </w:style>
  <w:style w:type="paragraph" w:customStyle="1" w:styleId="4EDD54138FF44BC9B8EF852815C0A529">
    <w:name w:val="4EDD54138FF44BC9B8EF852815C0A529"/>
  </w:style>
  <w:style w:type="paragraph" w:customStyle="1" w:styleId="FEE54FB6BC6742B9A5F93E90850AF14A">
    <w:name w:val="FEE54FB6BC6742B9A5F93E90850AF14A"/>
  </w:style>
  <w:style w:type="paragraph" w:customStyle="1" w:styleId="320F0AD8A5CE473996A7A016A85D6EB5">
    <w:name w:val="320F0AD8A5CE473996A7A016A85D6EB5"/>
  </w:style>
  <w:style w:type="paragraph" w:customStyle="1" w:styleId="9495B1D485DC433E9A09BD24359BA0CC">
    <w:name w:val="9495B1D485DC433E9A09BD24359BA0CC"/>
  </w:style>
  <w:style w:type="paragraph" w:customStyle="1" w:styleId="128ED40BF8804B6F83F2099A6D64C4B1">
    <w:name w:val="128ED40BF8804B6F83F2099A6D64C4B1"/>
  </w:style>
  <w:style w:type="paragraph" w:customStyle="1" w:styleId="E368FC0495964FDFAA0A513E35BC42F3">
    <w:name w:val="E368FC0495964FDFAA0A513E35BC42F3"/>
  </w:style>
  <w:style w:type="paragraph" w:customStyle="1" w:styleId="B74E44DB49E84C3C8E72272FB22897BF">
    <w:name w:val="B74E44DB49E84C3C8E72272FB22897BF"/>
  </w:style>
  <w:style w:type="paragraph" w:customStyle="1" w:styleId="8153B8FE268943D3BB1476F16E9FFBB2">
    <w:name w:val="8153B8FE268943D3BB1476F16E9FFBB2"/>
  </w:style>
  <w:style w:type="paragraph" w:customStyle="1" w:styleId="EA16409A224749BA9AF3FAC61DABD650">
    <w:name w:val="EA16409A224749BA9AF3FAC61DABD650"/>
  </w:style>
  <w:style w:type="paragraph" w:customStyle="1" w:styleId="C319056949D5400D85E67224006A1F2B">
    <w:name w:val="C319056949D5400D85E67224006A1F2B"/>
  </w:style>
  <w:style w:type="paragraph" w:customStyle="1" w:styleId="59791E17F45443B2BDAF29B3DB1063AC">
    <w:name w:val="59791E17F45443B2BDAF29B3DB1063AC"/>
  </w:style>
  <w:style w:type="paragraph" w:customStyle="1" w:styleId="8AF318FD2595471EB3C757EA954C645B">
    <w:name w:val="8AF318FD2595471EB3C757EA954C645B"/>
  </w:style>
  <w:style w:type="paragraph" w:customStyle="1" w:styleId="9F3FCBB8420F41EEA02088251918D939">
    <w:name w:val="9F3FCBB8420F41EEA02088251918D939"/>
  </w:style>
  <w:style w:type="paragraph" w:customStyle="1" w:styleId="4EDD54138FF44BC9B8EF852815C0A5291">
    <w:name w:val="4EDD54138FF44BC9B8EF852815C0A529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FEE54FB6BC6742B9A5F93E90850AF14A1">
    <w:name w:val="FEE54FB6BC6742B9A5F93E90850AF14A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320F0AD8A5CE473996A7A016A85D6EB51">
    <w:name w:val="320F0AD8A5CE473996A7A016A85D6EB5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9495B1D485DC433E9A09BD24359BA0CC1">
    <w:name w:val="9495B1D485DC433E9A09BD24359BA0CC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EA16409A224749BA9AF3FAC61DABD6501">
    <w:name w:val="EA16409A224749BA9AF3FAC61DABD650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0934DB5158B3418CB9D3FBCC418790E6">
    <w:name w:val="0934DB5158B3418CB9D3FBCC418790E6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C319056949D5400D85E67224006A1F2B1">
    <w:name w:val="C319056949D5400D85E67224006A1F2B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59791E17F45443B2BDAF29B3DB1063AC1">
    <w:name w:val="59791E17F45443B2BDAF29B3DB1063AC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8AF318FD2595471EB3C757EA954C645B1">
    <w:name w:val="8AF318FD2595471EB3C757EA954C645B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9F3FCBB8420F41EEA02088251918D9391">
    <w:name w:val="9F3FCBB8420F41EEA02088251918D939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4EDD54138FF44BC9B8EF852815C0A5292">
    <w:name w:val="4EDD54138FF44BC9B8EF852815C0A5292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FEE54FB6BC6742B9A5F93E90850AF14A2">
    <w:name w:val="FEE54FB6BC6742B9A5F93E90850AF14A2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320F0AD8A5CE473996A7A016A85D6EB52">
    <w:name w:val="320F0AD8A5CE473996A7A016A85D6EB52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9495B1D485DC433E9A09BD24359BA0CC2">
    <w:name w:val="9495B1D485DC433E9A09BD24359BA0CC2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EA16409A224749BA9AF3FAC61DABD6502">
    <w:name w:val="EA16409A224749BA9AF3FAC61DABD6502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0934DB5158B3418CB9D3FBCC418790E61">
    <w:name w:val="0934DB5158B3418CB9D3FBCC418790E6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C319056949D5400D85E67224006A1F2B2">
    <w:name w:val="C319056949D5400D85E67224006A1F2B2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59791E17F45443B2BDAF29B3DB1063AC2">
    <w:name w:val="59791E17F45443B2BDAF29B3DB1063AC2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8AF318FD2595471EB3C757EA954C645B2">
    <w:name w:val="8AF318FD2595471EB3C757EA954C645B2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9F3FCBB8420F41EEA02088251918D9392">
    <w:name w:val="9F3FCBB8420F41EEA02088251918D9392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9E22B6472D1E473B81A6E40F11B0D390">
    <w:name w:val="9E22B6472D1E473B81A6E40F11B0D390"/>
    <w:rsid w:val="00FE4602"/>
  </w:style>
  <w:style w:type="paragraph" w:customStyle="1" w:styleId="E8C06B26D816486EA7C49EF0195EBDF3">
    <w:name w:val="E8C06B26D816486EA7C49EF0195EBDF3"/>
    <w:rsid w:val="00FE4602"/>
  </w:style>
  <w:style w:type="paragraph" w:customStyle="1" w:styleId="1D70485B9019453AB0B7584915514F25">
    <w:name w:val="1D70485B9019453AB0B7584915514F25"/>
    <w:rsid w:val="00FE4602"/>
  </w:style>
  <w:style w:type="paragraph" w:customStyle="1" w:styleId="CA44E61499194D5383A322F1035E6F50">
    <w:name w:val="CA44E61499194D5383A322F1035E6F50"/>
    <w:rsid w:val="00FE4602"/>
  </w:style>
  <w:style w:type="paragraph" w:customStyle="1" w:styleId="FB85D3AA51624D3087C89B2A32ACA77E">
    <w:name w:val="FB85D3AA51624D3087C89B2A32ACA77E"/>
    <w:rsid w:val="00FE4602"/>
  </w:style>
  <w:style w:type="paragraph" w:customStyle="1" w:styleId="4EDD54138FF44BC9B8EF852815C0A5293">
    <w:name w:val="4EDD54138FF44BC9B8EF852815C0A5293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FEE54FB6BC6742B9A5F93E90850AF14A3">
    <w:name w:val="FEE54FB6BC6742B9A5F93E90850AF14A3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9E22B6472D1E473B81A6E40F11B0D3901">
    <w:name w:val="9E22B6472D1E473B81A6E40F11B0D390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9495B1D485DC433E9A09BD24359BA0CC3">
    <w:name w:val="9495B1D485DC433E9A09BD24359BA0CC3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E8C06B26D816486EA7C49EF0195EBDF31">
    <w:name w:val="E8C06B26D816486EA7C49EF0195EBDF3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1D70485B9019453AB0B7584915514F251">
    <w:name w:val="1D70485B9019453AB0B7584915514F25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CA44E61499194D5383A322F1035E6F501">
    <w:name w:val="CA44E61499194D5383A322F1035E6F50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FB85D3AA51624D3087C89B2A32ACA77E1">
    <w:name w:val="FB85D3AA51624D3087C89B2A32ACA77E1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EA16409A224749BA9AF3FAC61DABD6503">
    <w:name w:val="EA16409A224749BA9AF3FAC61DABD6503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0934DB5158B3418CB9D3FBCC418790E62">
    <w:name w:val="0934DB5158B3418CB9D3FBCC418790E62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C319056949D5400D85E67224006A1F2B3">
    <w:name w:val="C319056949D5400D85E67224006A1F2B3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59791E17F45443B2BDAF29B3DB1063AC3">
    <w:name w:val="59791E17F45443B2BDAF29B3DB1063AC3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8AF318FD2595471EB3C757EA954C645B3">
    <w:name w:val="8AF318FD2595471EB3C757EA954C645B3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9F3FCBB8420F41EEA02088251918D9393">
    <w:name w:val="9F3FCBB8420F41EEA02088251918D9393"/>
    <w:rsid w:val="00FE460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5487542D85EA4CB78027AE4EBE9FFB6B">
    <w:name w:val="5487542D85EA4CB78027AE4EBE9FFB6B"/>
    <w:rsid w:val="00FE4602"/>
  </w:style>
  <w:style w:type="paragraph" w:customStyle="1" w:styleId="F94D3D09C6AD4C50A1B929D0CE538916">
    <w:name w:val="F94D3D09C6AD4C50A1B929D0CE538916"/>
    <w:rsid w:val="00FE4602"/>
  </w:style>
  <w:style w:type="paragraph" w:customStyle="1" w:styleId="233AC655A02D414B8D11D9A657C7905B">
    <w:name w:val="233AC655A02D414B8D11D9A657C7905B"/>
    <w:rsid w:val="00FE4602"/>
  </w:style>
  <w:style w:type="paragraph" w:customStyle="1" w:styleId="7F363864E2324352B40787D7653126AA">
    <w:name w:val="7F363864E2324352B40787D7653126AA"/>
    <w:rsid w:val="00FE4602"/>
  </w:style>
  <w:style w:type="paragraph" w:customStyle="1" w:styleId="147A9023B11E4F0E8E953D8E71249573">
    <w:name w:val="147A9023B11E4F0E8E953D8E71249573"/>
    <w:rsid w:val="00FE46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Landesanstalt für Medien NRW">
      <a:dk1>
        <a:srgbClr val="000000"/>
      </a:dk1>
      <a:lt1>
        <a:srgbClr val="FFFFFF"/>
      </a:lt1>
      <a:dk2>
        <a:srgbClr val="000000"/>
      </a:dk2>
      <a:lt2>
        <a:srgbClr val="F8F8F8"/>
      </a:lt2>
      <a:accent1>
        <a:srgbClr val="E63264"/>
      </a:accent1>
      <a:accent2>
        <a:srgbClr val="73B959"/>
      </a:accent2>
      <a:accent3>
        <a:srgbClr val="00A096"/>
      </a:accent3>
      <a:accent4>
        <a:srgbClr val="EB6E87"/>
      </a:accent4>
      <a:accent5>
        <a:srgbClr val="00737D"/>
      </a:accent5>
      <a:accent6>
        <a:srgbClr val="000000"/>
      </a:accent6>
      <a:hlink>
        <a:srgbClr val="5F5F5F"/>
      </a:hlink>
      <a:folHlink>
        <a:srgbClr val="919191"/>
      </a:folHlink>
    </a:clrScheme>
    <a:fontScheme name="Landesanstalt für Medien NRW">
      <a:majorFont>
        <a:latin typeface="DIN OT Cond"/>
        <a:ea typeface=""/>
        <a:cs typeface=""/>
      </a:majorFont>
      <a:minorFont>
        <a:latin typeface="DIN 201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D0694-22AE-41BE-B2A2-214FD59AC3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A28D52-8A6F-407F-B816-2EB86D70D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52FF6B-258F-43C7-B11F-2D34AD829BD2}">
  <ds:schemaRefs>
    <ds:schemaRef ds:uri="http://schemas.microsoft.com/office/2006/metadata/properties"/>
    <ds:schemaRef ds:uri="http://schemas.microsoft.com/office/infopath/2007/PartnerControls"/>
    <ds:schemaRef ds:uri="45906726-f604-4941-8014-7f3ab2ff7bcd"/>
    <ds:schemaRef ds:uri="15c65617-10ff-4991-9b8f-9e4be3e77517"/>
  </ds:schemaRefs>
</ds:datastoreItem>
</file>

<file path=customXml/itemProps4.xml><?xml version="1.0" encoding="utf-8"?>
<ds:datastoreItem xmlns:ds="http://schemas.openxmlformats.org/officeDocument/2006/customXml" ds:itemID="{14E978E3-77DE-4258-BBFB-78E1CB6B86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%5bVergabe%5d%20-%20Preisblatt</Template>
  <TotalTime>0</TotalTime>
  <Pages>2</Pages>
  <Words>346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Reekers, Vanessa</dc:creator>
  <cp:keywords/>
  <dc:description/>
  <cp:lastModifiedBy>Borski, Cornelius</cp:lastModifiedBy>
  <cp:revision>36</cp:revision>
  <cp:lastPrinted>2020-08-26T06:00:00Z</cp:lastPrinted>
  <dcterms:created xsi:type="dcterms:W3CDTF">2025-07-04T06:22:00Z</dcterms:created>
  <dcterms:modified xsi:type="dcterms:W3CDTF">2026-07-27T10:47:00Z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MediaServiceImageTags">
    <vt:lpwstr/>
  </property>
  <property fmtid="{D5CDD505-2E9C-101B-9397-08002B2CF9AE}" pid="4" name="Order">
    <vt:r8>1250000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